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5C468" w14:textId="77777777" w:rsidR="00ED62E1" w:rsidRDefault="00E27AC4" w:rsidP="0001313B">
      <w:pPr>
        <w:pStyle w:val="Title"/>
        <w:spacing w:before="360"/>
        <w:jc w:val="center"/>
        <w:rPr>
          <w:noProof/>
          <w:color w:val="575757"/>
          <w:lang w:val="en-GB" w:eastAsia="en-GB" w:bidi="ar-SA"/>
        </w:rPr>
      </w:pPr>
      <w:r>
        <w:rPr>
          <w:noProof/>
          <w:lang w:val="en-US" w:eastAsia="en-US" w:bidi="ar-SA"/>
        </w:rPr>
        <w:drawing>
          <wp:anchor distT="0" distB="0" distL="114300" distR="114300" simplePos="0" relativeHeight="251659264" behindDoc="0" locked="0" layoutInCell="1" allowOverlap="1" wp14:anchorId="0A9D3A67" wp14:editId="4CD64467">
            <wp:simplePos x="0" y="0"/>
            <wp:positionH relativeFrom="page">
              <wp:posOffset>3716867</wp:posOffset>
            </wp:positionH>
            <wp:positionV relativeFrom="paragraph">
              <wp:posOffset>199602</wp:posOffset>
            </wp:positionV>
            <wp:extent cx="3463925" cy="1010920"/>
            <wp:effectExtent l="0" t="0" r="3175" b="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9403" b="29316"/>
                    <a:stretch/>
                  </pic:blipFill>
                  <pic:spPr bwMode="auto">
                    <a:xfrm>
                      <a:off x="0" y="0"/>
                      <a:ext cx="3463925" cy="10109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B1C9C81" w14:textId="77777777" w:rsidR="00E27AC4" w:rsidRDefault="00E27AC4" w:rsidP="0001313B">
      <w:pPr>
        <w:pStyle w:val="Title"/>
        <w:spacing w:before="360"/>
        <w:jc w:val="center"/>
        <w:rPr>
          <w:noProof/>
          <w:color w:val="575757"/>
          <w:lang w:val="en-GB" w:eastAsia="en-GB" w:bidi="ar-SA"/>
        </w:rPr>
      </w:pPr>
    </w:p>
    <w:p w14:paraId="03ACC8B9" w14:textId="77777777" w:rsidR="00E27AC4" w:rsidRDefault="00E27AC4" w:rsidP="0001313B">
      <w:pPr>
        <w:pStyle w:val="Title"/>
        <w:spacing w:before="360"/>
        <w:jc w:val="center"/>
        <w:rPr>
          <w:noProof/>
          <w:color w:val="575757"/>
          <w:lang w:val="en-GB" w:eastAsia="en-GB"/>
        </w:rPr>
      </w:pPr>
    </w:p>
    <w:p w14:paraId="169D1C1B" w14:textId="77777777" w:rsidR="0001313B" w:rsidRPr="002E0365" w:rsidRDefault="0001313B" w:rsidP="0001313B">
      <w:pPr>
        <w:pStyle w:val="Title"/>
        <w:spacing w:before="360"/>
        <w:jc w:val="center"/>
        <w:rPr>
          <w:sz w:val="36"/>
          <w:szCs w:val="36"/>
          <w:lang w:val="en-US"/>
        </w:rPr>
      </w:pPr>
      <w:r w:rsidRPr="002E0365">
        <w:rPr>
          <w:sz w:val="36"/>
          <w:szCs w:val="36"/>
          <w:lang w:val="en-US"/>
        </w:rPr>
        <w:t>Liaison Statement</w:t>
      </w:r>
    </w:p>
    <w:p w14:paraId="244BE272" w14:textId="77777777" w:rsidR="0001313B" w:rsidRDefault="0001313B" w:rsidP="00775C36">
      <w:pPr>
        <w:pStyle w:val="SIMTitle"/>
        <w:rPr>
          <w:sz w:val="34"/>
          <w:szCs w:val="34"/>
        </w:rPr>
      </w:pPr>
    </w:p>
    <w:p w14:paraId="3756517D" w14:textId="07BBC563" w:rsidR="007263A2" w:rsidRPr="007263A2" w:rsidRDefault="00681DD3" w:rsidP="007263A2">
      <w:pPr>
        <w:pStyle w:val="SIMTitle"/>
        <w:rPr>
          <w:sz w:val="34"/>
          <w:szCs w:val="34"/>
        </w:rPr>
      </w:pPr>
      <w:r>
        <w:rPr>
          <w:sz w:val="34"/>
          <w:szCs w:val="34"/>
        </w:rPr>
        <w:t>Title:</w:t>
      </w:r>
      <w:r w:rsidR="00BA5997">
        <w:rPr>
          <w:sz w:val="34"/>
          <w:szCs w:val="34"/>
        </w:rPr>
        <w:t xml:space="preserve"> </w:t>
      </w:r>
      <w:r w:rsidR="00B77E28">
        <w:rPr>
          <w:sz w:val="34"/>
          <w:szCs w:val="34"/>
        </w:rPr>
        <w:t xml:space="preserve">LS </w:t>
      </w:r>
      <w:r w:rsidR="00740F48">
        <w:rPr>
          <w:sz w:val="34"/>
          <w:szCs w:val="34"/>
        </w:rPr>
        <w:t xml:space="preserve">on </w:t>
      </w:r>
      <w:r w:rsidR="00BE3A98">
        <w:rPr>
          <w:sz w:val="34"/>
          <w:szCs w:val="34"/>
        </w:rPr>
        <w:t xml:space="preserve">support of SSIM on </w:t>
      </w:r>
      <w:proofErr w:type="spellStart"/>
      <w:r w:rsidR="00BE3A98">
        <w:rPr>
          <w:sz w:val="34"/>
          <w:szCs w:val="34"/>
        </w:rPr>
        <w:t>eUICC</w:t>
      </w:r>
      <w:proofErr w:type="spellEnd"/>
    </w:p>
    <w:p w14:paraId="06275F19" w14:textId="77777777" w:rsidR="00FA147B" w:rsidRPr="00CF1927" w:rsidRDefault="00FA147B" w:rsidP="005C69A9"/>
    <w:p w14:paraId="2F77E41A" w14:textId="77777777" w:rsidR="0001313B" w:rsidRPr="00E916C5" w:rsidRDefault="0001313B" w:rsidP="005C69A9">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6490"/>
      </w:tblGrid>
      <w:tr w:rsidR="0073056A" w:rsidRPr="00FA147B" w14:paraId="4DE98CA0" w14:textId="77777777" w:rsidTr="00D234AF">
        <w:trPr>
          <w:trHeight w:val="601"/>
        </w:trPr>
        <w:tc>
          <w:tcPr>
            <w:tcW w:w="9778" w:type="dxa"/>
            <w:gridSpan w:val="2"/>
            <w:tcBorders>
              <w:bottom w:val="single" w:sz="4" w:space="0" w:color="auto"/>
            </w:tcBorders>
            <w:shd w:val="clear" w:color="auto" w:fill="95C11F"/>
            <w:vAlign w:val="center"/>
          </w:tcPr>
          <w:p w14:paraId="25767EC2" w14:textId="77777777" w:rsidR="0073056A" w:rsidRPr="00D234AF" w:rsidRDefault="0073056A" w:rsidP="00D234AF">
            <w:pPr>
              <w:pStyle w:val="Title"/>
              <w:spacing w:before="0" w:after="0"/>
              <w:jc w:val="center"/>
              <w:rPr>
                <w:sz w:val="36"/>
                <w:szCs w:val="36"/>
              </w:rPr>
            </w:pPr>
            <w:r w:rsidRPr="00D234AF">
              <w:rPr>
                <w:sz w:val="36"/>
                <w:szCs w:val="36"/>
              </w:rPr>
              <w:t>Document details</w:t>
            </w:r>
          </w:p>
        </w:tc>
      </w:tr>
      <w:tr w:rsidR="00ED62E1" w:rsidRPr="00FA147B" w14:paraId="38DE6931" w14:textId="77777777" w:rsidTr="00D234AF">
        <w:trPr>
          <w:trHeight w:val="551"/>
        </w:trPr>
        <w:tc>
          <w:tcPr>
            <w:tcW w:w="3369" w:type="dxa"/>
            <w:vAlign w:val="center"/>
          </w:tcPr>
          <w:p w14:paraId="13C4C027" w14:textId="77777777" w:rsidR="00ED62E1" w:rsidRPr="00D234AF" w:rsidRDefault="00ED62E1" w:rsidP="00D234AF">
            <w:pPr>
              <w:pStyle w:val="SIMTitle"/>
              <w:spacing w:after="0"/>
              <w:jc w:val="left"/>
              <w:rPr>
                <w:sz w:val="28"/>
                <w:szCs w:val="28"/>
              </w:rPr>
            </w:pPr>
            <w:r w:rsidRPr="00D234AF">
              <w:rPr>
                <w:sz w:val="28"/>
                <w:szCs w:val="28"/>
              </w:rPr>
              <w:t>Document reference</w:t>
            </w:r>
          </w:p>
        </w:tc>
        <w:tc>
          <w:tcPr>
            <w:tcW w:w="6409" w:type="dxa"/>
            <w:vAlign w:val="center"/>
          </w:tcPr>
          <w:p w14:paraId="7E0C4C77" w14:textId="7CA83135" w:rsidR="004425A4" w:rsidRPr="004425A4" w:rsidRDefault="00F065CE" w:rsidP="00391D31">
            <w:pPr>
              <w:pStyle w:val="SIMTitle"/>
              <w:jc w:val="left"/>
              <w:rPr>
                <w:sz w:val="34"/>
                <w:szCs w:val="34"/>
              </w:rPr>
            </w:pPr>
            <w:r>
              <w:rPr>
                <w:sz w:val="34"/>
                <w:szCs w:val="34"/>
              </w:rPr>
              <w:t>None</w:t>
            </w:r>
          </w:p>
        </w:tc>
      </w:tr>
      <w:tr w:rsidR="0073056A" w:rsidRPr="00FA147B" w14:paraId="711D1E5A" w14:textId="77777777" w:rsidTr="00D234AF">
        <w:trPr>
          <w:trHeight w:val="551"/>
        </w:trPr>
        <w:tc>
          <w:tcPr>
            <w:tcW w:w="3369" w:type="dxa"/>
            <w:vAlign w:val="center"/>
          </w:tcPr>
          <w:p w14:paraId="47764F4C" w14:textId="77777777" w:rsidR="0073056A" w:rsidRPr="00D234AF" w:rsidRDefault="0073056A" w:rsidP="00D234AF">
            <w:pPr>
              <w:pStyle w:val="SIMTitle"/>
              <w:spacing w:after="0"/>
              <w:jc w:val="left"/>
              <w:rPr>
                <w:sz w:val="28"/>
                <w:szCs w:val="28"/>
              </w:rPr>
            </w:pPr>
            <w:r w:rsidRPr="00D234AF">
              <w:rPr>
                <w:sz w:val="28"/>
                <w:szCs w:val="28"/>
              </w:rPr>
              <w:t>Security classification</w:t>
            </w:r>
          </w:p>
        </w:tc>
        <w:tc>
          <w:tcPr>
            <w:tcW w:w="6409" w:type="dxa"/>
            <w:vAlign w:val="center"/>
          </w:tcPr>
          <w:p w14:paraId="20CCEFED" w14:textId="4667C3C1" w:rsidR="006103C8" w:rsidRPr="00D234AF" w:rsidRDefault="00CF1927" w:rsidP="00D234AF">
            <w:pPr>
              <w:pStyle w:val="SIMTitle"/>
              <w:spacing w:after="0"/>
              <w:jc w:val="left"/>
              <w:rPr>
                <w:sz w:val="34"/>
                <w:szCs w:val="34"/>
              </w:rPr>
            </w:pPr>
            <w:r w:rsidRPr="00D234AF">
              <w:rPr>
                <w:sz w:val="34"/>
                <w:szCs w:val="34"/>
              </w:rPr>
              <w:t>Non-confidential</w:t>
            </w:r>
          </w:p>
        </w:tc>
      </w:tr>
      <w:tr w:rsidR="00ED62E1" w:rsidRPr="00FA147B" w14:paraId="3DE2BDBE" w14:textId="77777777" w:rsidTr="00D234AF">
        <w:trPr>
          <w:trHeight w:val="551"/>
        </w:trPr>
        <w:tc>
          <w:tcPr>
            <w:tcW w:w="3369" w:type="dxa"/>
            <w:vAlign w:val="center"/>
          </w:tcPr>
          <w:p w14:paraId="052258F0" w14:textId="77777777" w:rsidR="00ED62E1" w:rsidRPr="00D234AF" w:rsidRDefault="00ED62E1" w:rsidP="00D234AF">
            <w:pPr>
              <w:pStyle w:val="SIMTitle"/>
              <w:spacing w:after="0"/>
              <w:jc w:val="left"/>
              <w:rPr>
                <w:sz w:val="28"/>
                <w:szCs w:val="28"/>
              </w:rPr>
            </w:pPr>
            <w:r w:rsidRPr="00D234AF">
              <w:rPr>
                <w:sz w:val="28"/>
                <w:szCs w:val="28"/>
              </w:rPr>
              <w:t>Date</w:t>
            </w:r>
          </w:p>
        </w:tc>
        <w:tc>
          <w:tcPr>
            <w:tcW w:w="6409" w:type="dxa"/>
            <w:vAlign w:val="center"/>
          </w:tcPr>
          <w:p w14:paraId="11BA9494" w14:textId="315BDD83" w:rsidR="006103C8" w:rsidRPr="00D234AF" w:rsidRDefault="00BE3A98" w:rsidP="00A15EEA">
            <w:pPr>
              <w:pStyle w:val="SIMTitle"/>
              <w:spacing w:after="0"/>
              <w:jc w:val="left"/>
              <w:rPr>
                <w:sz w:val="34"/>
                <w:szCs w:val="34"/>
              </w:rPr>
            </w:pPr>
            <w:r>
              <w:rPr>
                <w:sz w:val="34"/>
                <w:szCs w:val="34"/>
              </w:rPr>
              <w:t>23</w:t>
            </w:r>
            <w:r w:rsidRPr="00BE3A98">
              <w:rPr>
                <w:sz w:val="34"/>
                <w:szCs w:val="34"/>
                <w:vertAlign w:val="superscript"/>
              </w:rPr>
              <w:t>rd</w:t>
            </w:r>
            <w:r w:rsidR="00F3498C" w:rsidRPr="00D234AF">
              <w:rPr>
                <w:sz w:val="34"/>
                <w:szCs w:val="34"/>
              </w:rPr>
              <w:t xml:space="preserve"> </w:t>
            </w:r>
            <w:r w:rsidR="001B255D">
              <w:rPr>
                <w:sz w:val="34"/>
                <w:szCs w:val="34"/>
              </w:rPr>
              <w:t>April</w:t>
            </w:r>
            <w:r w:rsidR="00F3498C" w:rsidRPr="00D234AF">
              <w:rPr>
                <w:sz w:val="34"/>
                <w:szCs w:val="34"/>
              </w:rPr>
              <w:t xml:space="preserve"> 20</w:t>
            </w:r>
            <w:r w:rsidR="004425A4">
              <w:rPr>
                <w:sz w:val="34"/>
                <w:szCs w:val="34"/>
              </w:rPr>
              <w:t>2</w:t>
            </w:r>
            <w:r w:rsidR="00740F48">
              <w:rPr>
                <w:sz w:val="34"/>
                <w:szCs w:val="34"/>
              </w:rPr>
              <w:t>4</w:t>
            </w:r>
          </w:p>
        </w:tc>
      </w:tr>
      <w:tr w:rsidR="0073056A" w:rsidRPr="004C20F4" w14:paraId="6D47581D" w14:textId="77777777" w:rsidTr="00D234AF">
        <w:trPr>
          <w:trHeight w:val="551"/>
        </w:trPr>
        <w:tc>
          <w:tcPr>
            <w:tcW w:w="3369" w:type="dxa"/>
            <w:vAlign w:val="center"/>
          </w:tcPr>
          <w:p w14:paraId="3E9602E8" w14:textId="77777777" w:rsidR="0073056A" w:rsidRPr="00D234AF" w:rsidRDefault="0073056A" w:rsidP="00D234AF">
            <w:pPr>
              <w:pStyle w:val="SIMTitle"/>
              <w:spacing w:after="0"/>
              <w:jc w:val="left"/>
              <w:rPr>
                <w:sz w:val="28"/>
                <w:szCs w:val="28"/>
              </w:rPr>
            </w:pPr>
            <w:r w:rsidRPr="00D234AF">
              <w:rPr>
                <w:sz w:val="28"/>
                <w:szCs w:val="28"/>
              </w:rPr>
              <w:t>Technical contact</w:t>
            </w:r>
          </w:p>
        </w:tc>
        <w:tc>
          <w:tcPr>
            <w:tcW w:w="6409" w:type="dxa"/>
            <w:vAlign w:val="center"/>
          </w:tcPr>
          <w:p w14:paraId="1BFA52CE" w14:textId="3F8671D7" w:rsidR="006103C8" w:rsidRPr="004408DD" w:rsidRDefault="001B255D" w:rsidP="00361623">
            <w:pPr>
              <w:pStyle w:val="SIMTitle"/>
              <w:spacing w:after="0"/>
              <w:jc w:val="left"/>
              <w:rPr>
                <w:sz w:val="34"/>
                <w:szCs w:val="34"/>
              </w:rPr>
            </w:pPr>
            <w:r w:rsidRPr="004408DD">
              <w:rPr>
                <w:sz w:val="34"/>
                <w:szCs w:val="34"/>
              </w:rPr>
              <w:t xml:space="preserve">Denis </w:t>
            </w:r>
            <w:proofErr w:type="spellStart"/>
            <w:r w:rsidRPr="004408DD">
              <w:rPr>
                <w:sz w:val="34"/>
                <w:szCs w:val="34"/>
              </w:rPr>
              <w:t>Praca</w:t>
            </w:r>
            <w:proofErr w:type="spellEnd"/>
            <w:r w:rsidRPr="004408DD">
              <w:rPr>
                <w:sz w:val="34"/>
                <w:szCs w:val="34"/>
              </w:rPr>
              <w:t xml:space="preserve"> &lt;denis.praca@thalesgroup.com&gt;</w:t>
            </w:r>
          </w:p>
        </w:tc>
      </w:tr>
      <w:tr w:rsidR="0073056A" w:rsidRPr="00FA147B" w14:paraId="55F4BD8C" w14:textId="77777777" w:rsidTr="00D234AF">
        <w:trPr>
          <w:trHeight w:val="551"/>
        </w:trPr>
        <w:tc>
          <w:tcPr>
            <w:tcW w:w="3369" w:type="dxa"/>
            <w:vAlign w:val="center"/>
          </w:tcPr>
          <w:p w14:paraId="650C41FA" w14:textId="77777777" w:rsidR="0073056A" w:rsidRPr="00D234AF" w:rsidRDefault="0073056A" w:rsidP="00D234AF">
            <w:pPr>
              <w:pStyle w:val="SIMTitle"/>
              <w:spacing w:after="0"/>
              <w:jc w:val="left"/>
              <w:rPr>
                <w:sz w:val="28"/>
                <w:szCs w:val="28"/>
              </w:rPr>
            </w:pPr>
            <w:r w:rsidRPr="00D234AF">
              <w:rPr>
                <w:sz w:val="28"/>
                <w:szCs w:val="28"/>
              </w:rPr>
              <w:t>Administrative contact</w:t>
            </w:r>
          </w:p>
        </w:tc>
        <w:tc>
          <w:tcPr>
            <w:tcW w:w="6409" w:type="dxa"/>
            <w:vAlign w:val="center"/>
          </w:tcPr>
          <w:p w14:paraId="224BEDF6" w14:textId="6F72A79B" w:rsidR="006103C8" w:rsidRPr="00D234AF" w:rsidRDefault="0073056A" w:rsidP="00D234AF">
            <w:pPr>
              <w:pStyle w:val="SIMTitle"/>
              <w:spacing w:after="0"/>
              <w:jc w:val="left"/>
              <w:rPr>
                <w:sz w:val="34"/>
                <w:szCs w:val="34"/>
              </w:rPr>
            </w:pPr>
            <w:r w:rsidRPr="00D234AF">
              <w:rPr>
                <w:sz w:val="34"/>
                <w:szCs w:val="34"/>
              </w:rPr>
              <w:t>Mike Strock &lt;</w:t>
            </w:r>
            <w:r w:rsidR="00DB02E8" w:rsidRPr="00DB02E8">
              <w:rPr>
                <w:sz w:val="34"/>
                <w:szCs w:val="34"/>
              </w:rPr>
              <w:t>Mike Strock &lt;mike@trustedconnectivityalliance.org</w:t>
            </w:r>
            <w:r w:rsidRPr="00D234AF">
              <w:rPr>
                <w:sz w:val="34"/>
                <w:szCs w:val="34"/>
              </w:rPr>
              <w:t>&gt;</w:t>
            </w:r>
          </w:p>
        </w:tc>
      </w:tr>
      <w:tr w:rsidR="00DD4E5F" w:rsidRPr="00FA147B" w14:paraId="2913B226" w14:textId="77777777" w:rsidTr="00D234AF">
        <w:trPr>
          <w:trHeight w:val="551"/>
        </w:trPr>
        <w:tc>
          <w:tcPr>
            <w:tcW w:w="3369" w:type="dxa"/>
            <w:vAlign w:val="center"/>
          </w:tcPr>
          <w:p w14:paraId="29189321" w14:textId="77777777" w:rsidR="00DD4E5F" w:rsidRPr="00D234AF" w:rsidRDefault="00DD4E5F" w:rsidP="00D234AF">
            <w:pPr>
              <w:pStyle w:val="SIMTitle"/>
              <w:spacing w:after="0"/>
              <w:jc w:val="left"/>
              <w:rPr>
                <w:sz w:val="28"/>
                <w:szCs w:val="28"/>
              </w:rPr>
            </w:pPr>
            <w:r>
              <w:rPr>
                <w:sz w:val="28"/>
                <w:szCs w:val="28"/>
              </w:rPr>
              <w:t>Attachments</w:t>
            </w:r>
          </w:p>
        </w:tc>
        <w:tc>
          <w:tcPr>
            <w:tcW w:w="6409" w:type="dxa"/>
            <w:vAlign w:val="center"/>
          </w:tcPr>
          <w:p w14:paraId="2ED128B7" w14:textId="4EDAA71A" w:rsidR="00DD4E5F" w:rsidRPr="00C07631" w:rsidRDefault="001B255D" w:rsidP="008868D5">
            <w:pPr>
              <w:pStyle w:val="SIMTitle"/>
              <w:spacing w:after="0"/>
              <w:jc w:val="left"/>
              <w:rPr>
                <w:sz w:val="34"/>
                <w:szCs w:val="34"/>
              </w:rPr>
            </w:pPr>
            <w:r>
              <w:rPr>
                <w:sz w:val="34"/>
                <w:szCs w:val="34"/>
              </w:rPr>
              <w:t>None</w:t>
            </w:r>
          </w:p>
        </w:tc>
      </w:tr>
    </w:tbl>
    <w:p w14:paraId="73A62216" w14:textId="77777777" w:rsidR="006103C8" w:rsidRDefault="006103C8" w:rsidP="00E916C5">
      <w:pPr>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3749"/>
        <w:gridCol w:w="4358"/>
      </w:tblGrid>
      <w:tr w:rsidR="0080103F" w:rsidRPr="00FA147B" w14:paraId="08894AC6" w14:textId="77777777" w:rsidTr="00DC22BE">
        <w:trPr>
          <w:trHeight w:val="601"/>
        </w:trPr>
        <w:tc>
          <w:tcPr>
            <w:tcW w:w="5270" w:type="dxa"/>
            <w:gridSpan w:val="2"/>
            <w:tcBorders>
              <w:bottom w:val="single" w:sz="4" w:space="0" w:color="auto"/>
            </w:tcBorders>
            <w:shd w:val="clear" w:color="auto" w:fill="95C11F"/>
            <w:vAlign w:val="center"/>
          </w:tcPr>
          <w:p w14:paraId="47768E5E" w14:textId="77777777" w:rsidR="0080103F" w:rsidRPr="00D234AF" w:rsidRDefault="0080103F" w:rsidP="00D234AF">
            <w:pPr>
              <w:pStyle w:val="Title"/>
              <w:spacing w:before="0" w:after="0"/>
              <w:jc w:val="left"/>
              <w:rPr>
                <w:sz w:val="36"/>
                <w:szCs w:val="36"/>
              </w:rPr>
            </w:pPr>
            <w:r>
              <w:rPr>
                <w:sz w:val="36"/>
                <w:szCs w:val="36"/>
              </w:rPr>
              <w:t>R</w:t>
            </w:r>
            <w:r w:rsidRPr="00D234AF">
              <w:rPr>
                <w:sz w:val="36"/>
                <w:szCs w:val="36"/>
              </w:rPr>
              <w:t>ecipient</w:t>
            </w:r>
            <w:r>
              <w:rPr>
                <w:sz w:val="36"/>
                <w:szCs w:val="36"/>
              </w:rPr>
              <w:t>s</w:t>
            </w:r>
          </w:p>
        </w:tc>
        <w:tc>
          <w:tcPr>
            <w:tcW w:w="4358" w:type="dxa"/>
            <w:tcBorders>
              <w:bottom w:val="single" w:sz="4" w:space="0" w:color="auto"/>
            </w:tcBorders>
            <w:shd w:val="clear" w:color="auto" w:fill="95C11F"/>
            <w:vAlign w:val="center"/>
          </w:tcPr>
          <w:p w14:paraId="2A40870A" w14:textId="77777777" w:rsidR="0080103F" w:rsidRPr="00D234AF" w:rsidRDefault="0080103F" w:rsidP="00D234AF">
            <w:pPr>
              <w:pStyle w:val="Title"/>
              <w:spacing w:before="0" w:after="0"/>
              <w:jc w:val="left"/>
              <w:rPr>
                <w:sz w:val="36"/>
                <w:szCs w:val="36"/>
              </w:rPr>
            </w:pPr>
            <w:r>
              <w:rPr>
                <w:sz w:val="36"/>
                <w:szCs w:val="36"/>
              </w:rPr>
              <w:t>Action requested</w:t>
            </w:r>
          </w:p>
        </w:tc>
      </w:tr>
      <w:tr w:rsidR="00DC22BE" w:rsidRPr="00A526BD" w14:paraId="220B74EB" w14:textId="77777777" w:rsidTr="00DC22BE">
        <w:trPr>
          <w:trHeight w:val="551"/>
        </w:trPr>
        <w:tc>
          <w:tcPr>
            <w:tcW w:w="1521" w:type="dxa"/>
            <w:vAlign w:val="center"/>
          </w:tcPr>
          <w:p w14:paraId="160653FE" w14:textId="77777777" w:rsidR="00DC22BE" w:rsidRPr="00D234AF" w:rsidRDefault="00DC22BE" w:rsidP="00D234AF">
            <w:pPr>
              <w:pStyle w:val="SIMTitle"/>
              <w:spacing w:after="0"/>
              <w:jc w:val="left"/>
              <w:rPr>
                <w:sz w:val="28"/>
                <w:szCs w:val="28"/>
              </w:rPr>
            </w:pPr>
            <w:r w:rsidRPr="00D234AF">
              <w:rPr>
                <w:sz w:val="28"/>
                <w:szCs w:val="28"/>
              </w:rPr>
              <w:t>External recipients</w:t>
            </w:r>
          </w:p>
        </w:tc>
        <w:tc>
          <w:tcPr>
            <w:tcW w:w="3749" w:type="dxa"/>
            <w:vAlign w:val="center"/>
          </w:tcPr>
          <w:p w14:paraId="0BD0E462" w14:textId="6ECAC6AA" w:rsidR="00DC22BE" w:rsidRPr="007263A2" w:rsidRDefault="00740F48" w:rsidP="00DE3A99">
            <w:pPr>
              <w:pStyle w:val="SIMTitle"/>
              <w:spacing w:after="0"/>
              <w:jc w:val="left"/>
              <w:rPr>
                <w:sz w:val="34"/>
                <w:szCs w:val="34"/>
                <w:lang w:val="fr-FR"/>
              </w:rPr>
            </w:pPr>
            <w:r>
              <w:rPr>
                <w:sz w:val="34"/>
                <w:szCs w:val="34"/>
                <w:lang w:val="fr-FR"/>
              </w:rPr>
              <w:t xml:space="preserve">GSMA </w:t>
            </w:r>
            <w:proofErr w:type="spellStart"/>
            <w:r>
              <w:rPr>
                <w:sz w:val="34"/>
                <w:szCs w:val="34"/>
                <w:lang w:val="fr-FR"/>
              </w:rPr>
              <w:t>eSIM</w:t>
            </w:r>
            <w:proofErr w:type="spellEnd"/>
            <w:r>
              <w:rPr>
                <w:sz w:val="34"/>
                <w:szCs w:val="34"/>
                <w:lang w:val="fr-FR"/>
              </w:rPr>
              <w:t xml:space="preserve"> WG2</w:t>
            </w:r>
            <w:r w:rsidR="00BE3A98">
              <w:rPr>
                <w:sz w:val="34"/>
                <w:szCs w:val="34"/>
                <w:lang w:val="fr-FR"/>
              </w:rPr>
              <w:t xml:space="preserve">, GSMA </w:t>
            </w:r>
            <w:proofErr w:type="spellStart"/>
            <w:r w:rsidR="00BE3A98">
              <w:rPr>
                <w:sz w:val="34"/>
                <w:szCs w:val="34"/>
                <w:lang w:val="fr-FR"/>
              </w:rPr>
              <w:t>eSIM</w:t>
            </w:r>
            <w:proofErr w:type="spellEnd"/>
            <w:r w:rsidR="00BE3A98">
              <w:rPr>
                <w:sz w:val="34"/>
                <w:szCs w:val="34"/>
                <w:lang w:val="fr-FR"/>
              </w:rPr>
              <w:t>, 3GPP CT WG6, 3GPP SA</w:t>
            </w:r>
            <w:r w:rsidR="00336C64">
              <w:rPr>
                <w:sz w:val="34"/>
                <w:szCs w:val="34"/>
                <w:lang w:val="fr-FR"/>
              </w:rPr>
              <w:t xml:space="preserve"> WG</w:t>
            </w:r>
            <w:r w:rsidR="00BE3A98">
              <w:rPr>
                <w:sz w:val="34"/>
                <w:szCs w:val="34"/>
                <w:lang w:val="fr-FR"/>
              </w:rPr>
              <w:t>3</w:t>
            </w:r>
          </w:p>
        </w:tc>
        <w:tc>
          <w:tcPr>
            <w:tcW w:w="4358" w:type="dxa"/>
          </w:tcPr>
          <w:p w14:paraId="67D6446A" w14:textId="4FD15A55" w:rsidR="00DC22BE" w:rsidRPr="00D234AF" w:rsidRDefault="008868D5" w:rsidP="0080103F">
            <w:pPr>
              <w:pStyle w:val="SIMTitle"/>
              <w:spacing w:after="0"/>
              <w:jc w:val="left"/>
              <w:rPr>
                <w:sz w:val="34"/>
                <w:szCs w:val="34"/>
                <w:lang w:val="en-US"/>
              </w:rPr>
            </w:pPr>
            <w:r>
              <w:rPr>
                <w:sz w:val="34"/>
                <w:szCs w:val="34"/>
                <w:lang w:val="en-US"/>
              </w:rPr>
              <w:t>Please comment</w:t>
            </w:r>
            <w:r w:rsidR="00E43510">
              <w:rPr>
                <w:sz w:val="34"/>
                <w:szCs w:val="34"/>
                <w:lang w:val="en-US"/>
              </w:rPr>
              <w:t xml:space="preserve"> and give feedback</w:t>
            </w:r>
          </w:p>
        </w:tc>
      </w:tr>
    </w:tbl>
    <w:p w14:paraId="7E5044B0" w14:textId="77777777" w:rsidR="00E27AC4" w:rsidRDefault="00E27AC4">
      <w:pPr>
        <w:spacing w:line="240" w:lineRule="auto"/>
        <w:jc w:val="left"/>
        <w:rPr>
          <w:b/>
          <w:bCs/>
          <w:sz w:val="28"/>
          <w:szCs w:val="28"/>
        </w:rPr>
      </w:pPr>
      <w:bookmarkStart w:id="0" w:name="OLE_LINK1"/>
      <w:bookmarkStart w:id="1" w:name="OLE_LINK2"/>
      <w:r>
        <w:br w:type="page"/>
      </w:r>
    </w:p>
    <w:bookmarkEnd w:id="0"/>
    <w:bookmarkEnd w:id="1"/>
    <w:p w14:paraId="51901766" w14:textId="77777777" w:rsidR="00DC22BE" w:rsidRPr="00E20393" w:rsidRDefault="00DC22BE" w:rsidP="00DC22BE">
      <w:pPr>
        <w:pStyle w:val="SIMTitle1"/>
      </w:pPr>
      <w:r>
        <w:lastRenderedPageBreak/>
        <w:t>Introduction</w:t>
      </w:r>
    </w:p>
    <w:p w14:paraId="4A34796D" w14:textId="44F38CB6" w:rsidR="0076462D" w:rsidRPr="0076462D" w:rsidRDefault="0076462D" w:rsidP="0076462D">
      <w:pPr>
        <w:pStyle w:val="SIMText1"/>
        <w:ind w:left="0"/>
        <w:rPr>
          <w:sz w:val="22"/>
          <w:szCs w:val="22"/>
        </w:rPr>
      </w:pPr>
      <w:r w:rsidRPr="0076462D">
        <w:rPr>
          <w:sz w:val="22"/>
          <w:szCs w:val="22"/>
        </w:rPr>
        <w:t xml:space="preserve">TCA </w:t>
      </w:r>
      <w:proofErr w:type="spellStart"/>
      <w:r w:rsidRPr="0076462D">
        <w:rPr>
          <w:sz w:val="22"/>
          <w:szCs w:val="22"/>
        </w:rPr>
        <w:t>e</w:t>
      </w:r>
      <w:r w:rsidR="002D06B8">
        <w:rPr>
          <w:sz w:val="22"/>
          <w:szCs w:val="22"/>
        </w:rPr>
        <w:t>UICC</w:t>
      </w:r>
      <w:proofErr w:type="spellEnd"/>
      <w:r w:rsidR="002D06B8">
        <w:rPr>
          <w:sz w:val="22"/>
          <w:szCs w:val="22"/>
        </w:rPr>
        <w:t xml:space="preserve"> </w:t>
      </w:r>
      <w:r w:rsidRPr="0076462D">
        <w:rPr>
          <w:sz w:val="22"/>
          <w:szCs w:val="22"/>
        </w:rPr>
        <w:t xml:space="preserve">WG </w:t>
      </w:r>
      <w:r w:rsidR="0025135A">
        <w:rPr>
          <w:sz w:val="22"/>
          <w:szCs w:val="22"/>
        </w:rPr>
        <w:t>oversees</w:t>
      </w:r>
      <w:r w:rsidR="00A42C09">
        <w:rPr>
          <w:sz w:val="22"/>
          <w:szCs w:val="22"/>
        </w:rPr>
        <w:t xml:space="preserve"> the definition of the </w:t>
      </w:r>
      <w:r w:rsidR="0025135A">
        <w:rPr>
          <w:sz w:val="22"/>
          <w:szCs w:val="22"/>
        </w:rPr>
        <w:t xml:space="preserve">Profile Package specification which is used to load an MNO Profile in an </w:t>
      </w:r>
      <w:proofErr w:type="spellStart"/>
      <w:r w:rsidR="0025135A">
        <w:rPr>
          <w:sz w:val="22"/>
          <w:szCs w:val="22"/>
        </w:rPr>
        <w:t>eSIM</w:t>
      </w:r>
      <w:proofErr w:type="spellEnd"/>
      <w:r w:rsidR="003D3F72">
        <w:rPr>
          <w:sz w:val="22"/>
          <w:szCs w:val="22"/>
        </w:rPr>
        <w:t xml:space="preserve"> (See </w:t>
      </w:r>
      <w:hyperlink r:id="rId9" w:history="1">
        <w:r w:rsidR="003D3F72" w:rsidRPr="003D3F72">
          <w:rPr>
            <w:rStyle w:val="Hyperlink"/>
            <w:sz w:val="22"/>
            <w:szCs w:val="22"/>
          </w:rPr>
          <w:t>https://trustedconnectivityalliance.org/technology_overview/esim/</w:t>
        </w:r>
      </w:hyperlink>
      <w:r w:rsidR="003D3F72">
        <w:rPr>
          <w:sz w:val="22"/>
          <w:szCs w:val="22"/>
        </w:rPr>
        <w:t>)</w:t>
      </w:r>
      <w:r w:rsidRPr="0076462D">
        <w:rPr>
          <w:sz w:val="22"/>
          <w:szCs w:val="22"/>
        </w:rPr>
        <w:t>.</w:t>
      </w:r>
      <w:r w:rsidR="0025135A">
        <w:rPr>
          <w:sz w:val="22"/>
          <w:szCs w:val="22"/>
        </w:rPr>
        <w:t xml:space="preserve"> The evolution of this specification is closely following the evolutions of the 3GPP specifications, and we are in the process to release an update in order to support R18. One of the major </w:t>
      </w:r>
      <w:r w:rsidR="00021333">
        <w:rPr>
          <w:sz w:val="22"/>
          <w:szCs w:val="22"/>
        </w:rPr>
        <w:t>evolutions</w:t>
      </w:r>
      <w:r w:rsidR="0025135A">
        <w:rPr>
          <w:sz w:val="22"/>
          <w:szCs w:val="22"/>
        </w:rPr>
        <w:t xml:space="preserve"> in R18 is the addition of the support of slice authentication with the addition of SSIM application in the UICC.</w:t>
      </w:r>
    </w:p>
    <w:p w14:paraId="669F6BEF" w14:textId="77777777" w:rsidR="0076462D" w:rsidRPr="0076462D" w:rsidRDefault="0076462D" w:rsidP="0076462D">
      <w:pPr>
        <w:pStyle w:val="SIMTitle1"/>
      </w:pPr>
      <w:r w:rsidRPr="0076462D">
        <w:t>Background of the discussions</w:t>
      </w:r>
    </w:p>
    <w:p w14:paraId="10005C76" w14:textId="7A2987BF" w:rsidR="0076462D" w:rsidRPr="001B255D" w:rsidRDefault="0025135A" w:rsidP="0076462D">
      <w:pPr>
        <w:pStyle w:val="SIMText1"/>
        <w:ind w:left="0"/>
        <w:rPr>
          <w:sz w:val="22"/>
          <w:szCs w:val="22"/>
        </w:rPr>
      </w:pPr>
      <w:r>
        <w:rPr>
          <w:sz w:val="22"/>
          <w:szCs w:val="22"/>
        </w:rPr>
        <w:t xml:space="preserve">TCA </w:t>
      </w:r>
      <w:proofErr w:type="spellStart"/>
      <w:r>
        <w:rPr>
          <w:sz w:val="22"/>
          <w:szCs w:val="22"/>
        </w:rPr>
        <w:t>eUICC</w:t>
      </w:r>
      <w:proofErr w:type="spellEnd"/>
      <w:r>
        <w:rPr>
          <w:sz w:val="22"/>
          <w:szCs w:val="22"/>
        </w:rPr>
        <w:t xml:space="preserve"> WG</w:t>
      </w:r>
      <w:r w:rsidR="002D06B8">
        <w:rPr>
          <w:sz w:val="22"/>
          <w:szCs w:val="22"/>
        </w:rPr>
        <w:t xml:space="preserve"> has analysed 3GPP SSIM definition and came to the conclusion that in order to be able to </w:t>
      </w:r>
      <w:r w:rsidR="008438CB">
        <w:rPr>
          <w:sz w:val="22"/>
          <w:szCs w:val="22"/>
        </w:rPr>
        <w:t>provide</w:t>
      </w:r>
      <w:r w:rsidR="002D06B8">
        <w:rPr>
          <w:sz w:val="22"/>
          <w:szCs w:val="22"/>
        </w:rPr>
        <w:t xml:space="preserve"> interoperability across </w:t>
      </w:r>
      <w:proofErr w:type="spellStart"/>
      <w:r w:rsidR="002D06B8">
        <w:rPr>
          <w:sz w:val="22"/>
          <w:szCs w:val="22"/>
        </w:rPr>
        <w:t>eSIM</w:t>
      </w:r>
      <w:proofErr w:type="spellEnd"/>
      <w:r w:rsidR="002D06B8">
        <w:rPr>
          <w:sz w:val="22"/>
          <w:szCs w:val="22"/>
        </w:rPr>
        <w:t xml:space="preserve"> implementation, there is a need to add the definition of one or more SSIM authentication algorithms</w:t>
      </w:r>
      <w:r w:rsidR="003C4CF2" w:rsidRPr="001B255D">
        <w:rPr>
          <w:sz w:val="22"/>
          <w:szCs w:val="22"/>
        </w:rPr>
        <w:t>.</w:t>
      </w:r>
      <w:r w:rsidR="002D06B8">
        <w:rPr>
          <w:sz w:val="22"/>
          <w:szCs w:val="22"/>
        </w:rPr>
        <w:t xml:space="preserve"> We understand that, as well as for the primary network authentication, there is no need to define this algorithm for removable UICC which is fully specified by the </w:t>
      </w:r>
      <w:r w:rsidR="00DE03E7">
        <w:rPr>
          <w:sz w:val="22"/>
          <w:szCs w:val="22"/>
        </w:rPr>
        <w:t>network provider</w:t>
      </w:r>
      <w:r w:rsidR="002D06B8">
        <w:rPr>
          <w:sz w:val="22"/>
          <w:szCs w:val="22"/>
        </w:rPr>
        <w:t xml:space="preserve">, </w:t>
      </w:r>
      <w:r w:rsidR="00DE03E7">
        <w:rPr>
          <w:sz w:val="22"/>
          <w:szCs w:val="22"/>
        </w:rPr>
        <w:t xml:space="preserve">well defined algorithms </w:t>
      </w:r>
      <w:r w:rsidR="00021333">
        <w:rPr>
          <w:sz w:val="22"/>
          <w:szCs w:val="22"/>
        </w:rPr>
        <w:t>are</w:t>
      </w:r>
      <w:r w:rsidR="00DE03E7">
        <w:rPr>
          <w:sz w:val="22"/>
          <w:szCs w:val="22"/>
        </w:rPr>
        <w:t xml:space="preserve"> mandatory for interoperable implementation of non-removable </w:t>
      </w:r>
      <w:proofErr w:type="spellStart"/>
      <w:r w:rsidR="008838E9">
        <w:rPr>
          <w:sz w:val="22"/>
          <w:szCs w:val="22"/>
        </w:rPr>
        <w:t>e</w:t>
      </w:r>
      <w:r w:rsidR="00DE03E7">
        <w:rPr>
          <w:sz w:val="22"/>
          <w:szCs w:val="22"/>
        </w:rPr>
        <w:t>UICC</w:t>
      </w:r>
      <w:proofErr w:type="spellEnd"/>
      <w:r w:rsidR="00DE03E7">
        <w:rPr>
          <w:sz w:val="22"/>
          <w:szCs w:val="22"/>
        </w:rPr>
        <w:t xml:space="preserve"> intended to be remotely provisioned. As an example, for the primary network authentication, the </w:t>
      </w:r>
      <w:proofErr w:type="spellStart"/>
      <w:r w:rsidR="00DE03E7">
        <w:rPr>
          <w:sz w:val="22"/>
          <w:szCs w:val="22"/>
        </w:rPr>
        <w:t>eUICCs</w:t>
      </w:r>
      <w:proofErr w:type="spellEnd"/>
      <w:r w:rsidR="00DE03E7">
        <w:rPr>
          <w:sz w:val="22"/>
          <w:szCs w:val="22"/>
        </w:rPr>
        <w:t xml:space="preserve"> implement both </w:t>
      </w:r>
      <w:proofErr w:type="spellStart"/>
      <w:r w:rsidR="00DE03E7">
        <w:rPr>
          <w:sz w:val="22"/>
          <w:szCs w:val="22"/>
        </w:rPr>
        <w:t>Milenage</w:t>
      </w:r>
      <w:proofErr w:type="spellEnd"/>
      <w:r w:rsidR="00DE03E7">
        <w:rPr>
          <w:sz w:val="22"/>
          <w:szCs w:val="22"/>
        </w:rPr>
        <w:t xml:space="preserve"> and TUAK algorithms.</w:t>
      </w:r>
      <w:r w:rsidR="008438CB">
        <w:rPr>
          <w:sz w:val="22"/>
          <w:szCs w:val="22"/>
        </w:rPr>
        <w:t xml:space="preserve"> These algorithms shall be implemented in the </w:t>
      </w:r>
      <w:proofErr w:type="spellStart"/>
      <w:r w:rsidR="008438CB">
        <w:rPr>
          <w:sz w:val="22"/>
          <w:szCs w:val="22"/>
        </w:rPr>
        <w:t>eUICC</w:t>
      </w:r>
      <w:proofErr w:type="spellEnd"/>
      <w:r w:rsidR="008438CB">
        <w:rPr>
          <w:sz w:val="22"/>
          <w:szCs w:val="22"/>
        </w:rPr>
        <w:t xml:space="preserve"> operating system in order to reach performance</w:t>
      </w:r>
      <w:r w:rsidR="00D13BEA">
        <w:rPr>
          <w:sz w:val="22"/>
          <w:szCs w:val="22"/>
        </w:rPr>
        <w:t>,</w:t>
      </w:r>
      <w:r w:rsidR="008438CB">
        <w:rPr>
          <w:sz w:val="22"/>
          <w:szCs w:val="22"/>
        </w:rPr>
        <w:t xml:space="preserve"> security</w:t>
      </w:r>
      <w:r w:rsidR="00D13BEA">
        <w:rPr>
          <w:sz w:val="22"/>
          <w:szCs w:val="22"/>
        </w:rPr>
        <w:t xml:space="preserve"> and</w:t>
      </w:r>
      <w:r w:rsidR="008438CB">
        <w:rPr>
          <w:sz w:val="22"/>
          <w:szCs w:val="22"/>
        </w:rPr>
        <w:t xml:space="preserve"> </w:t>
      </w:r>
      <w:r w:rsidR="00D13BEA">
        <w:rPr>
          <w:sz w:val="22"/>
          <w:szCs w:val="22"/>
        </w:rPr>
        <w:t xml:space="preserve">certification </w:t>
      </w:r>
      <w:r w:rsidR="008438CB">
        <w:rPr>
          <w:sz w:val="22"/>
          <w:szCs w:val="22"/>
        </w:rPr>
        <w:t>requirements.</w:t>
      </w:r>
    </w:p>
    <w:p w14:paraId="602B42A1" w14:textId="687F76B9" w:rsidR="002F2D26" w:rsidRDefault="00021333" w:rsidP="00DC22BE">
      <w:pPr>
        <w:pStyle w:val="SIMTitle1"/>
      </w:pPr>
      <w:r>
        <w:t>Action</w:t>
      </w:r>
    </w:p>
    <w:p w14:paraId="3279633C" w14:textId="4C1AF839" w:rsidR="00DE61B8" w:rsidRPr="00027603" w:rsidRDefault="008438CB" w:rsidP="00027603">
      <w:pPr>
        <w:pStyle w:val="SIMText1"/>
        <w:ind w:left="0"/>
        <w:rPr>
          <w:sz w:val="22"/>
          <w:szCs w:val="22"/>
        </w:rPr>
      </w:pPr>
      <w:r w:rsidRPr="00027603">
        <w:rPr>
          <w:sz w:val="22"/>
          <w:szCs w:val="22"/>
        </w:rPr>
        <w:t xml:space="preserve">TCA </w:t>
      </w:r>
      <w:proofErr w:type="spellStart"/>
      <w:r w:rsidRPr="00027603">
        <w:rPr>
          <w:sz w:val="22"/>
          <w:szCs w:val="22"/>
        </w:rPr>
        <w:t>eUICC</w:t>
      </w:r>
      <w:proofErr w:type="spellEnd"/>
      <w:r w:rsidRPr="00027603">
        <w:rPr>
          <w:sz w:val="22"/>
          <w:szCs w:val="22"/>
        </w:rPr>
        <w:t xml:space="preserve"> WG would like to understand i</w:t>
      </w:r>
      <w:r w:rsidR="00D13BEA" w:rsidRPr="00027603">
        <w:rPr>
          <w:sz w:val="22"/>
          <w:szCs w:val="22"/>
        </w:rPr>
        <w:t>f</w:t>
      </w:r>
      <w:r w:rsidRPr="00027603">
        <w:rPr>
          <w:sz w:val="22"/>
          <w:szCs w:val="22"/>
        </w:rPr>
        <w:t xml:space="preserve"> there is any plan to define one or several authentication algorithms for SSIM in 3GPP or GSMA as this definition is mandatory in order to provide interoperable support of SSIM in an </w:t>
      </w:r>
      <w:proofErr w:type="spellStart"/>
      <w:r w:rsidRPr="00027603">
        <w:rPr>
          <w:sz w:val="22"/>
          <w:szCs w:val="22"/>
        </w:rPr>
        <w:t>eUICC</w:t>
      </w:r>
      <w:proofErr w:type="spellEnd"/>
      <w:r w:rsidR="00DE61B8" w:rsidRPr="00027603">
        <w:rPr>
          <w:sz w:val="22"/>
          <w:szCs w:val="22"/>
        </w:rPr>
        <w:t>.</w:t>
      </w:r>
      <w:r w:rsidR="00021333" w:rsidRPr="00027603">
        <w:rPr>
          <w:sz w:val="22"/>
          <w:szCs w:val="22"/>
        </w:rPr>
        <w:t xml:space="preserve"> As R18 is now finalized, TCA </w:t>
      </w:r>
      <w:proofErr w:type="spellStart"/>
      <w:r w:rsidR="00021333" w:rsidRPr="00027603">
        <w:rPr>
          <w:sz w:val="22"/>
          <w:szCs w:val="22"/>
        </w:rPr>
        <w:t>eUICC</w:t>
      </w:r>
      <w:proofErr w:type="spellEnd"/>
      <w:r w:rsidR="00021333" w:rsidRPr="00027603">
        <w:rPr>
          <w:sz w:val="22"/>
          <w:szCs w:val="22"/>
        </w:rPr>
        <w:t xml:space="preserve"> WG plan is to be able to release R18 update of the Profile Package specification during </w:t>
      </w:r>
      <w:r w:rsidR="008838E9">
        <w:rPr>
          <w:sz w:val="22"/>
          <w:szCs w:val="22"/>
        </w:rPr>
        <w:t>this</w:t>
      </w:r>
      <w:r w:rsidR="00021333" w:rsidRPr="00027603">
        <w:rPr>
          <w:sz w:val="22"/>
          <w:szCs w:val="22"/>
        </w:rPr>
        <w:t xml:space="preserve"> summer.</w:t>
      </w:r>
    </w:p>
    <w:p w14:paraId="43897612" w14:textId="65EB1AB0" w:rsidR="008438CB" w:rsidRPr="00027603" w:rsidRDefault="008438CB" w:rsidP="00027603">
      <w:pPr>
        <w:pStyle w:val="SIMText1"/>
        <w:spacing w:before="240"/>
        <w:ind w:left="0"/>
        <w:rPr>
          <w:sz w:val="22"/>
          <w:szCs w:val="22"/>
        </w:rPr>
      </w:pPr>
      <w:r w:rsidRPr="00027603">
        <w:rPr>
          <w:sz w:val="22"/>
          <w:szCs w:val="22"/>
        </w:rPr>
        <w:t xml:space="preserve">As an alternative, TCA </w:t>
      </w:r>
      <w:proofErr w:type="spellStart"/>
      <w:r w:rsidRPr="00027603">
        <w:rPr>
          <w:sz w:val="22"/>
          <w:szCs w:val="22"/>
        </w:rPr>
        <w:t>eUICC</w:t>
      </w:r>
      <w:proofErr w:type="spellEnd"/>
      <w:r w:rsidRPr="00027603">
        <w:rPr>
          <w:sz w:val="22"/>
          <w:szCs w:val="22"/>
        </w:rPr>
        <w:t xml:space="preserve"> WG can also add this definition in its specification and in that case would like to </w:t>
      </w:r>
      <w:r w:rsidR="00021333" w:rsidRPr="00027603">
        <w:rPr>
          <w:sz w:val="22"/>
          <w:szCs w:val="22"/>
        </w:rPr>
        <w:t>understand your requirements.</w:t>
      </w:r>
    </w:p>
    <w:p w14:paraId="51607255" w14:textId="328422D4" w:rsidR="00DC22BE" w:rsidRPr="00907AF0" w:rsidRDefault="00861A0A" w:rsidP="00027603">
      <w:pPr>
        <w:pStyle w:val="SIMText1"/>
        <w:spacing w:before="240"/>
        <w:ind w:left="0"/>
        <w:rPr>
          <w:sz w:val="22"/>
          <w:szCs w:val="22"/>
          <w:lang w:val="en-US"/>
        </w:rPr>
      </w:pPr>
      <w:r>
        <w:rPr>
          <w:sz w:val="22"/>
          <w:szCs w:val="22"/>
          <w:lang w:val="en-US"/>
        </w:rPr>
        <w:t>TCA</w:t>
      </w:r>
      <w:r w:rsidR="00DC22BE">
        <w:rPr>
          <w:sz w:val="22"/>
          <w:szCs w:val="22"/>
          <w:lang w:val="en-US"/>
        </w:rPr>
        <w:t xml:space="preserve"> </w:t>
      </w:r>
      <w:proofErr w:type="spellStart"/>
      <w:r w:rsidR="00DC22BE">
        <w:rPr>
          <w:sz w:val="22"/>
          <w:szCs w:val="22"/>
          <w:lang w:val="en-US"/>
        </w:rPr>
        <w:t>eUICC</w:t>
      </w:r>
      <w:proofErr w:type="spellEnd"/>
      <w:r w:rsidR="00DC22BE">
        <w:rPr>
          <w:sz w:val="22"/>
          <w:szCs w:val="22"/>
          <w:lang w:val="en-US"/>
        </w:rPr>
        <w:t xml:space="preserve"> WG</w:t>
      </w:r>
      <w:r w:rsidR="00DC22BE" w:rsidRPr="00C65A78">
        <w:rPr>
          <w:sz w:val="22"/>
          <w:szCs w:val="22"/>
          <w:lang w:val="en-US"/>
        </w:rPr>
        <w:t xml:space="preserve"> looks forward to a continued fruitful cooperation with </w:t>
      </w:r>
      <w:r w:rsidR="00021333">
        <w:rPr>
          <w:sz w:val="22"/>
          <w:szCs w:val="22"/>
          <w:lang w:val="en-US"/>
        </w:rPr>
        <w:t xml:space="preserve">3GPP and </w:t>
      </w:r>
      <w:r w:rsidR="002B6631">
        <w:rPr>
          <w:sz w:val="22"/>
          <w:szCs w:val="22"/>
          <w:lang w:val="en-US"/>
        </w:rPr>
        <w:t>GSMA</w:t>
      </w:r>
      <w:r w:rsidR="00DC22BE" w:rsidRPr="00C65A78">
        <w:rPr>
          <w:sz w:val="22"/>
          <w:szCs w:val="22"/>
          <w:lang w:val="en-US"/>
        </w:rPr>
        <w:t>.</w:t>
      </w:r>
    </w:p>
    <w:p w14:paraId="7C0EF58D" w14:textId="77777777" w:rsidR="00DC22BE" w:rsidRDefault="00DC22BE" w:rsidP="00DC22BE">
      <w:pPr>
        <w:pStyle w:val="ListParagraph"/>
        <w:spacing w:after="0" w:line="240" w:lineRule="auto"/>
        <w:ind w:left="0"/>
        <w:rPr>
          <w:rFonts w:ascii="Arial" w:eastAsia="Times New Roman" w:hAnsi="Arial"/>
          <w:color w:val="575757"/>
          <w:lang w:eastAsia="fr-FR"/>
        </w:rPr>
      </w:pPr>
    </w:p>
    <w:p w14:paraId="64EF17C9" w14:textId="49606410" w:rsidR="00DC22BE" w:rsidRDefault="000F18FC" w:rsidP="00DC22BE">
      <w:pPr>
        <w:pStyle w:val="ListParagraph"/>
        <w:spacing w:after="0" w:line="240" w:lineRule="auto"/>
        <w:ind w:left="0"/>
        <w:rPr>
          <w:color w:val="575757"/>
          <w:sz w:val="20"/>
          <w:szCs w:val="20"/>
        </w:rPr>
      </w:pPr>
      <w:r>
        <w:rPr>
          <w:rFonts w:ascii="Arial" w:eastAsia="Times New Roman" w:hAnsi="Arial"/>
          <w:color w:val="575757"/>
          <w:lang w:eastAsia="fr-FR"/>
        </w:rPr>
        <w:t>For any additional inquiries</w:t>
      </w:r>
      <w:r w:rsidR="00DC22BE" w:rsidRPr="00946254">
        <w:rPr>
          <w:rFonts w:ascii="Arial" w:eastAsia="Times New Roman" w:hAnsi="Arial"/>
          <w:color w:val="575757"/>
          <w:lang w:eastAsia="fr-FR"/>
        </w:rPr>
        <w:t xml:space="preserve">, please contact </w:t>
      </w:r>
      <w:r w:rsidR="00861A0A">
        <w:rPr>
          <w:rFonts w:ascii="Arial" w:eastAsia="Times New Roman" w:hAnsi="Arial"/>
          <w:color w:val="575757"/>
          <w:lang w:eastAsia="fr-FR"/>
        </w:rPr>
        <w:t>TCA</w:t>
      </w:r>
      <w:r w:rsidR="00DC22BE" w:rsidRPr="00946254">
        <w:rPr>
          <w:rFonts w:ascii="Arial" w:eastAsia="Times New Roman" w:hAnsi="Arial"/>
          <w:color w:val="575757"/>
          <w:lang w:eastAsia="fr-FR"/>
        </w:rPr>
        <w:t xml:space="preserve"> </w:t>
      </w:r>
      <w:proofErr w:type="spellStart"/>
      <w:r w:rsidR="00DC22BE">
        <w:rPr>
          <w:rFonts w:ascii="Arial" w:eastAsia="Times New Roman" w:hAnsi="Arial"/>
          <w:color w:val="575757"/>
          <w:lang w:eastAsia="fr-FR"/>
        </w:rPr>
        <w:t>eUICC</w:t>
      </w:r>
      <w:proofErr w:type="spellEnd"/>
      <w:r w:rsidR="00DC22BE" w:rsidRPr="00946254">
        <w:rPr>
          <w:rFonts w:ascii="Arial" w:eastAsia="Times New Roman" w:hAnsi="Arial"/>
          <w:color w:val="575757"/>
          <w:lang w:eastAsia="fr-FR"/>
        </w:rPr>
        <w:t xml:space="preserve"> group</w:t>
      </w:r>
      <w:r w:rsidR="00DC22BE" w:rsidRPr="001C5C9B">
        <w:rPr>
          <w:rFonts w:ascii="Arial" w:eastAsia="Times New Roman" w:hAnsi="Arial"/>
          <w:color w:val="575757"/>
          <w:lang w:eastAsia="fr-FR"/>
        </w:rPr>
        <w:t xml:space="preserve"> chair at</w:t>
      </w:r>
      <w:r w:rsidR="00DC22BE">
        <w:rPr>
          <w:rFonts w:ascii="Arial" w:eastAsia="Times New Roman" w:hAnsi="Arial"/>
          <w:color w:val="575757"/>
          <w:lang w:eastAsia="fr-FR"/>
        </w:rPr>
        <w:t xml:space="preserve"> </w:t>
      </w:r>
      <w:hyperlink r:id="rId10" w:history="1">
        <w:r w:rsidR="00DC22BE" w:rsidRPr="00F25A18">
          <w:rPr>
            <w:rStyle w:val="Hyperlink"/>
            <w:rFonts w:ascii="Arial" w:eastAsia="Times New Roman" w:hAnsi="Arial"/>
            <w:lang w:eastAsia="fr-FR"/>
          </w:rPr>
          <w:t>denis.praca@thalesgroup.com</w:t>
        </w:r>
      </w:hyperlink>
    </w:p>
    <w:sectPr w:rsidR="00DC22BE" w:rsidSect="001669EE">
      <w:headerReference w:type="default" r:id="rId11"/>
      <w:footerReference w:type="default" r:id="rId12"/>
      <w:headerReference w:type="first" r:id="rId13"/>
      <w:footerReference w:type="first" r:id="rId14"/>
      <w:pgSz w:w="11906" w:h="16838" w:code="9"/>
      <w:pgMar w:top="1134" w:right="1134" w:bottom="1134" w:left="1134"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8E527" w14:textId="77777777" w:rsidR="002823FB" w:rsidRDefault="002823FB" w:rsidP="00633E7A">
      <w:pPr>
        <w:spacing w:line="240" w:lineRule="auto"/>
      </w:pPr>
      <w:r>
        <w:separator/>
      </w:r>
    </w:p>
  </w:endnote>
  <w:endnote w:type="continuationSeparator" w:id="0">
    <w:p w14:paraId="529C6A27" w14:textId="77777777" w:rsidR="002823FB" w:rsidRDefault="002823FB" w:rsidP="00633E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78107" w14:textId="77777777" w:rsidR="00EC0C16" w:rsidRPr="00D617E0" w:rsidRDefault="008D3663" w:rsidP="00D617E0">
    <w:pPr>
      <w:pStyle w:val="Footer"/>
      <w:rPr>
        <w:sz w:val="2"/>
        <w:szCs w:val="2"/>
      </w:rPr>
    </w:pPr>
    <w:r>
      <w:rPr>
        <w:noProof/>
        <w:lang w:eastAsia="en-US"/>
      </w:rPr>
      <w:drawing>
        <wp:anchor distT="0" distB="0" distL="114300" distR="114300" simplePos="0" relativeHeight="251661312" behindDoc="0" locked="0" layoutInCell="1" allowOverlap="1" wp14:anchorId="5385F138" wp14:editId="5483C124">
          <wp:simplePos x="0" y="0"/>
          <wp:positionH relativeFrom="margin">
            <wp:posOffset>4766733</wp:posOffset>
          </wp:positionH>
          <wp:positionV relativeFrom="paragraph">
            <wp:posOffset>-645160</wp:posOffset>
          </wp:positionV>
          <wp:extent cx="1914525" cy="558165"/>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29403" b="29316"/>
                  <a:stretch/>
                </pic:blipFill>
                <pic:spPr bwMode="auto">
                  <a:xfrm>
                    <a:off x="0" y="0"/>
                    <a:ext cx="1914525" cy="5581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B7569" w14:textId="77777777" w:rsidR="00EC0C16" w:rsidRPr="00D617E0" w:rsidRDefault="008D3663" w:rsidP="00112E19">
    <w:pPr>
      <w:pStyle w:val="Footer"/>
      <w:rPr>
        <w:sz w:val="2"/>
        <w:szCs w:val="2"/>
      </w:rPr>
    </w:pPr>
    <w:r>
      <w:rPr>
        <w:noProof/>
        <w:lang w:eastAsia="en-US"/>
      </w:rPr>
      <w:drawing>
        <wp:anchor distT="0" distB="0" distL="114300" distR="114300" simplePos="0" relativeHeight="251657216" behindDoc="0" locked="0" layoutInCell="1" allowOverlap="1" wp14:anchorId="5D956D13" wp14:editId="48865A6D">
          <wp:simplePos x="0" y="0"/>
          <wp:positionH relativeFrom="margin">
            <wp:posOffset>4789381</wp:posOffset>
          </wp:positionH>
          <wp:positionV relativeFrom="paragraph">
            <wp:posOffset>-697654</wp:posOffset>
          </wp:positionV>
          <wp:extent cx="1914525" cy="558165"/>
          <wp:effectExtent l="0" t="0" r="9525" b="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29403" b="29316"/>
                  <a:stretch/>
                </pic:blipFill>
                <pic:spPr bwMode="auto">
                  <a:xfrm>
                    <a:off x="0" y="0"/>
                    <a:ext cx="1914525" cy="5581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C79FE" w14:textId="77777777" w:rsidR="002823FB" w:rsidRDefault="002823FB" w:rsidP="00633E7A">
      <w:pPr>
        <w:spacing w:line="240" w:lineRule="auto"/>
      </w:pPr>
      <w:r>
        <w:separator/>
      </w:r>
    </w:p>
  </w:footnote>
  <w:footnote w:type="continuationSeparator" w:id="0">
    <w:p w14:paraId="6112FC69" w14:textId="77777777" w:rsidR="002823FB" w:rsidRDefault="002823FB" w:rsidP="00633E7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575757"/>
      </w:tblBorders>
      <w:tblCellMar>
        <w:left w:w="57" w:type="dxa"/>
        <w:right w:w="57" w:type="dxa"/>
      </w:tblCellMar>
      <w:tblLook w:val="04A0" w:firstRow="1" w:lastRow="0" w:firstColumn="1" w:lastColumn="0" w:noHBand="0" w:noVBand="1"/>
    </w:tblPr>
    <w:tblGrid>
      <w:gridCol w:w="5525"/>
      <w:gridCol w:w="3716"/>
      <w:gridCol w:w="397"/>
    </w:tblGrid>
    <w:tr w:rsidR="00EC0C16" w:rsidRPr="00BC2445" w14:paraId="1BC69BC6" w14:textId="77777777" w:rsidTr="00BC2445">
      <w:trPr>
        <w:trHeight w:val="476"/>
      </w:trPr>
      <w:tc>
        <w:tcPr>
          <w:tcW w:w="5586" w:type="dxa"/>
          <w:shd w:val="clear" w:color="auto" w:fill="auto"/>
          <w:vAlign w:val="center"/>
        </w:tcPr>
        <w:p w14:paraId="410230FF" w14:textId="77777777" w:rsidR="00EC0C16" w:rsidRPr="003311C3" w:rsidRDefault="008D3663" w:rsidP="00BC2445">
          <w:pPr>
            <w:pStyle w:val="Header"/>
            <w:jc w:val="left"/>
            <w:rPr>
              <w:rFonts w:ascii="Georgia" w:hAnsi="Georgia"/>
              <w:i/>
              <w:color w:val="575757"/>
              <w:sz w:val="24"/>
              <w:szCs w:val="24"/>
              <w:lang w:val="en-GB" w:eastAsia="fr-FR"/>
            </w:rPr>
          </w:pPr>
          <w:r>
            <w:rPr>
              <w:rFonts w:ascii="Georgia" w:eastAsia="Georgia" w:hAnsi="Georgia" w:cs="Georgia"/>
              <w:i/>
              <w:sz w:val="24"/>
            </w:rPr>
            <w:t>Enabling a secure, connected future</w:t>
          </w:r>
        </w:p>
      </w:tc>
      <w:tc>
        <w:tcPr>
          <w:tcW w:w="3766" w:type="dxa"/>
          <w:shd w:val="clear" w:color="auto" w:fill="auto"/>
          <w:vAlign w:val="center"/>
        </w:tcPr>
        <w:p w14:paraId="0C1E7B9C" w14:textId="77777777" w:rsidR="00EC0C16" w:rsidRPr="003311C3" w:rsidRDefault="00EC0C16" w:rsidP="00977CAC">
          <w:pPr>
            <w:pStyle w:val="Header"/>
            <w:jc w:val="right"/>
            <w:rPr>
              <w:color w:val="575757"/>
              <w:lang w:val="en-GB" w:eastAsia="fr-FR"/>
            </w:rPr>
          </w:pPr>
        </w:p>
      </w:tc>
      <w:tc>
        <w:tcPr>
          <w:tcW w:w="400" w:type="dxa"/>
          <w:shd w:val="clear" w:color="auto" w:fill="auto"/>
          <w:vAlign w:val="center"/>
        </w:tcPr>
        <w:p w14:paraId="0878C267" w14:textId="3E17C353" w:rsidR="00EC0C16" w:rsidRPr="003311C3" w:rsidRDefault="00D07271" w:rsidP="00BC2445">
          <w:pPr>
            <w:pStyle w:val="Header"/>
            <w:jc w:val="right"/>
            <w:rPr>
              <w:color w:val="575757"/>
              <w:lang w:val="en-GB" w:eastAsia="fr-FR"/>
            </w:rPr>
          </w:pPr>
          <w:r w:rsidRPr="003311C3">
            <w:rPr>
              <w:color w:val="575757"/>
              <w:lang w:val="en-GB" w:eastAsia="fr-FR"/>
            </w:rPr>
            <w:fldChar w:fldCharType="begin"/>
          </w:r>
          <w:r w:rsidR="00EC0C16" w:rsidRPr="003311C3">
            <w:rPr>
              <w:color w:val="575757"/>
              <w:lang w:val="en-GB" w:eastAsia="fr-FR"/>
            </w:rPr>
            <w:instrText xml:space="preserve"> PAGE   \* MERGEFORMAT </w:instrText>
          </w:r>
          <w:r w:rsidRPr="003311C3">
            <w:rPr>
              <w:color w:val="575757"/>
              <w:lang w:val="en-GB" w:eastAsia="fr-FR"/>
            </w:rPr>
            <w:fldChar w:fldCharType="separate"/>
          </w:r>
          <w:r w:rsidR="00A62A50">
            <w:rPr>
              <w:noProof/>
              <w:color w:val="575757"/>
              <w:lang w:val="en-GB" w:eastAsia="fr-FR"/>
            </w:rPr>
            <w:t>2</w:t>
          </w:r>
          <w:r w:rsidRPr="003311C3">
            <w:rPr>
              <w:noProof/>
              <w:color w:val="575757"/>
              <w:lang w:val="en-GB" w:eastAsia="fr-FR"/>
            </w:rPr>
            <w:fldChar w:fldCharType="end"/>
          </w:r>
        </w:p>
      </w:tc>
    </w:tr>
  </w:tbl>
  <w:p w14:paraId="2D52B0CE" w14:textId="77777777" w:rsidR="00EC0C16" w:rsidRDefault="00EC0C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29514" w14:textId="37307199" w:rsidR="004408DD" w:rsidRDefault="004408DD" w:rsidP="004408DD">
    <w:pPr>
      <w:pStyle w:val="CRCoverPage"/>
      <w:tabs>
        <w:tab w:val="right" w:pos="9639"/>
      </w:tabs>
      <w:spacing w:after="0"/>
      <w:rPr>
        <w:b/>
        <w:i/>
        <w:noProof/>
        <w:sz w:val="28"/>
      </w:rPr>
    </w:pPr>
    <w:r>
      <w:rPr>
        <w:b/>
        <w:noProof/>
        <w:sz w:val="24"/>
      </w:rPr>
      <w:t>3GPP TSG-CT WG6 Meeting #119</w:t>
    </w:r>
    <w:r>
      <w:rPr>
        <w:b/>
        <w:i/>
        <w:noProof/>
        <w:sz w:val="28"/>
      </w:rPr>
      <w:tab/>
    </w:r>
    <w:r>
      <w:rPr>
        <w:b/>
        <w:noProof/>
        <w:sz w:val="24"/>
      </w:rPr>
      <w:t>C6-240</w:t>
    </w:r>
    <w:r>
      <w:rPr>
        <w:b/>
        <w:noProof/>
        <w:sz w:val="24"/>
      </w:rPr>
      <w:t>245</w:t>
    </w:r>
  </w:p>
  <w:p w14:paraId="139DEF51" w14:textId="77777777" w:rsidR="004408DD" w:rsidRDefault="004408DD" w:rsidP="004408DD">
    <w:pPr>
      <w:pStyle w:val="CRCoverPage"/>
      <w:outlineLvl w:val="0"/>
      <w:rPr>
        <w:b/>
        <w:noProof/>
        <w:sz w:val="24"/>
      </w:rPr>
    </w:pPr>
    <w:r>
      <w:rPr>
        <w:b/>
        <w:noProof/>
        <w:sz w:val="24"/>
      </w:rPr>
      <w:t>Hyderabad, India; 28</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p w14:paraId="2CF2C21B" w14:textId="77777777" w:rsidR="004408DD" w:rsidRPr="000F4E43" w:rsidRDefault="004408DD" w:rsidP="004408DD">
    <w:pPr>
      <w:pStyle w:val="Header"/>
      <w:pBdr>
        <w:bottom w:val="single" w:sz="4" w:space="1" w:color="auto"/>
      </w:pBdr>
      <w:tabs>
        <w:tab w:val="right" w:pos="9639"/>
      </w:tabs>
      <w:rPr>
        <w:rFonts w:cs="Arial"/>
        <w:b/>
        <w:bCs/>
        <w:sz w:val="24"/>
        <w:szCs w:val="24"/>
      </w:rPr>
    </w:pPr>
  </w:p>
  <w:p w14:paraId="1994C9A9" w14:textId="77777777" w:rsidR="00F577F7" w:rsidRDefault="00F577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E7584"/>
    <w:multiLevelType w:val="hybridMultilevel"/>
    <w:tmpl w:val="337CACA4"/>
    <w:lvl w:ilvl="0" w:tplc="D20495D2">
      <w:numFmt w:val="bullet"/>
      <w:lvlText w:val="-"/>
      <w:lvlJc w:val="left"/>
      <w:pPr>
        <w:ind w:left="1494" w:hanging="360"/>
      </w:pPr>
      <w:rPr>
        <w:rFonts w:ascii="Arial" w:eastAsia="Times New Roman" w:hAnsi="Arial" w:cs="Arial"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 w15:restartNumberingAfterBreak="0">
    <w:nsid w:val="070B5F3F"/>
    <w:multiLevelType w:val="hybridMultilevel"/>
    <w:tmpl w:val="BCA242B2"/>
    <w:lvl w:ilvl="0" w:tplc="31C6C366">
      <w:start w:val="1"/>
      <w:numFmt w:val="bullet"/>
      <w:pStyle w:val="SIMBullet1"/>
      <w:lvlText w:val=""/>
      <w:lvlJc w:val="left"/>
      <w:pPr>
        <w:ind w:left="720" w:hanging="360"/>
      </w:pPr>
      <w:rPr>
        <w:rFonts w:ascii="Symbol" w:hAnsi="Symbol" w:hint="default"/>
        <w:color w:val="95C11F"/>
        <w:sz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205173"/>
    <w:multiLevelType w:val="hybridMultilevel"/>
    <w:tmpl w:val="CB1EB4D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0D2575E4"/>
    <w:multiLevelType w:val="hybridMultilevel"/>
    <w:tmpl w:val="E8023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5654C2"/>
    <w:multiLevelType w:val="hybridMultilevel"/>
    <w:tmpl w:val="9EA6F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CE0FB8"/>
    <w:multiLevelType w:val="hybridMultilevel"/>
    <w:tmpl w:val="4B382B72"/>
    <w:lvl w:ilvl="0" w:tplc="5978D252">
      <w:start w:val="7"/>
      <w:numFmt w:val="bullet"/>
      <w:lvlText w:val="-"/>
      <w:lvlJc w:val="left"/>
      <w:pPr>
        <w:ind w:left="720" w:hanging="360"/>
      </w:pPr>
      <w:rPr>
        <w:rFonts w:ascii="Arial" w:eastAsia="SimSu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15853688"/>
    <w:multiLevelType w:val="multilevel"/>
    <w:tmpl w:val="C7349866"/>
    <w:lvl w:ilvl="0">
      <w:start w:val="1"/>
      <w:numFmt w:val="decimal"/>
      <w:lvlText w:val="%1."/>
      <w:lvlJc w:val="left"/>
      <w:pPr>
        <w:tabs>
          <w:tab w:val="num" w:pos="284"/>
        </w:tabs>
        <w:ind w:left="1134" w:hanging="850"/>
      </w:pPr>
      <w:rPr>
        <w:rFonts w:hint="default"/>
        <w:b/>
        <w:bCs/>
        <w:i w:val="0"/>
        <w:iCs w:val="0"/>
        <w:color w:val="95C11F"/>
        <w:sz w:val="44"/>
        <w:szCs w:val="44"/>
      </w:rPr>
    </w:lvl>
    <w:lvl w:ilvl="1">
      <w:start w:val="1"/>
      <w:numFmt w:val="decimal"/>
      <w:lvlText w:val="%1.%2"/>
      <w:lvlJc w:val="left"/>
      <w:pPr>
        <w:tabs>
          <w:tab w:val="num" w:pos="1440"/>
        </w:tabs>
        <w:ind w:left="1418" w:hanging="284"/>
      </w:pPr>
      <w:rPr>
        <w:rFonts w:hint="default"/>
        <w:color w:val="95C11F"/>
      </w:rPr>
    </w:lvl>
    <w:lvl w:ilvl="2">
      <w:start w:val="1"/>
      <w:numFmt w:val="decimal"/>
      <w:lvlText w:val="%1.%2.%3"/>
      <w:lvlJc w:val="left"/>
      <w:pPr>
        <w:ind w:left="2098" w:hanging="397"/>
      </w:pPr>
      <w:rPr>
        <w:rFonts w:hint="default"/>
        <w:color w:val="95C11F"/>
      </w:rPr>
    </w:lvl>
    <w:lvl w:ilvl="3">
      <w:start w:val="6"/>
      <w:numFmt w:val="lowerLetter"/>
      <w:lvlText w:val="(%4)"/>
      <w:lvlJc w:val="left"/>
      <w:pPr>
        <w:ind w:left="2880" w:hanging="360"/>
      </w:pPr>
      <w:rPr>
        <w:rFonts w:hint="default"/>
        <w:color w:val="95C11F"/>
      </w:rPr>
    </w:lvl>
    <w:lvl w:ilvl="4">
      <w:start w:val="1"/>
      <w:numFmt w:val="lowerRoman"/>
      <w:lvlText w:val="(%5)"/>
      <w:lvlJc w:val="left"/>
      <w:pPr>
        <w:tabs>
          <w:tab w:val="num" w:pos="3600"/>
        </w:tabs>
        <w:ind w:left="3600" w:hanging="360"/>
      </w:pPr>
      <w:rPr>
        <w:rFonts w:hint="default"/>
        <w:color w:val="95C11F"/>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446BA1"/>
    <w:multiLevelType w:val="multilevel"/>
    <w:tmpl w:val="0E58AC30"/>
    <w:styleLink w:val="Style1"/>
    <w:lvl w:ilvl="0">
      <w:start w:val="1"/>
      <w:numFmt w:val="decimal"/>
      <w:lvlText w:val="%1."/>
      <w:lvlJc w:val="left"/>
      <w:pPr>
        <w:tabs>
          <w:tab w:val="num" w:pos="284"/>
        </w:tabs>
        <w:ind w:left="1134" w:hanging="850"/>
      </w:pPr>
      <w:rPr>
        <w:rFonts w:hint="default"/>
        <w:b/>
        <w:bCs/>
        <w:i w:val="0"/>
        <w:iCs w:val="0"/>
        <w:color w:val="95C11F"/>
        <w:sz w:val="44"/>
        <w:szCs w:val="44"/>
      </w:rPr>
    </w:lvl>
    <w:lvl w:ilvl="1">
      <w:start w:val="1"/>
      <w:numFmt w:val="decimal"/>
      <w:lvlText w:val="%2.%1."/>
      <w:lvlJc w:val="left"/>
      <w:pPr>
        <w:tabs>
          <w:tab w:val="num" w:pos="1440"/>
        </w:tabs>
        <w:ind w:left="1418" w:hanging="284"/>
      </w:pPr>
      <w:rPr>
        <w:rFonts w:hint="default"/>
        <w:color w:val="95C11F"/>
      </w:rPr>
    </w:lvl>
    <w:lvl w:ilvl="2">
      <w:start w:val="1"/>
      <w:numFmt w:val="decimal"/>
      <w:lvlText w:val="%3.%1.%2."/>
      <w:lvlJc w:val="left"/>
      <w:pPr>
        <w:ind w:left="2098" w:hanging="397"/>
      </w:pPr>
      <w:rPr>
        <w:rFonts w:hint="default"/>
        <w:color w:val="95C11F"/>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6D3FD1"/>
    <w:multiLevelType w:val="hybridMultilevel"/>
    <w:tmpl w:val="0B0E8C54"/>
    <w:lvl w:ilvl="0" w:tplc="040C0001">
      <w:start w:val="1"/>
      <w:numFmt w:val="bullet"/>
      <w:lvlText w:val=""/>
      <w:lvlJc w:val="left"/>
      <w:pPr>
        <w:ind w:left="927" w:hanging="360"/>
      </w:pPr>
      <w:rPr>
        <w:rFonts w:ascii="Symbol" w:hAnsi="Symbol" w:hint="default"/>
        <w:b/>
        <w:i w:val="0"/>
        <w:color w:val="95C11F"/>
        <w:sz w:val="32"/>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 w15:restartNumberingAfterBreak="0">
    <w:nsid w:val="216844F6"/>
    <w:multiLevelType w:val="hybridMultilevel"/>
    <w:tmpl w:val="CE124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D2567E"/>
    <w:multiLevelType w:val="hybridMultilevel"/>
    <w:tmpl w:val="F54E75B2"/>
    <w:lvl w:ilvl="0" w:tplc="B4EA0C18">
      <w:start w:val="1"/>
      <w:numFmt w:val="bullet"/>
      <w:pStyle w:val="SIMBullet2"/>
      <w:lvlText w:val=""/>
      <w:lvlJc w:val="left"/>
      <w:pPr>
        <w:ind w:left="1514" w:hanging="360"/>
      </w:pPr>
      <w:rPr>
        <w:rFonts w:ascii="Symbol" w:hAnsi="Symbol" w:hint="default"/>
        <w:b w:val="0"/>
        <w:i w:val="0"/>
        <w:color w:val="95C11F"/>
      </w:rPr>
    </w:lvl>
    <w:lvl w:ilvl="1" w:tplc="040C0003" w:tentative="1">
      <w:start w:val="1"/>
      <w:numFmt w:val="bullet"/>
      <w:lvlText w:val="o"/>
      <w:lvlJc w:val="left"/>
      <w:pPr>
        <w:ind w:left="2234" w:hanging="360"/>
      </w:pPr>
      <w:rPr>
        <w:rFonts w:ascii="Courier New" w:hAnsi="Courier New" w:cs="Courier New" w:hint="default"/>
      </w:rPr>
    </w:lvl>
    <w:lvl w:ilvl="2" w:tplc="040C0005" w:tentative="1">
      <w:start w:val="1"/>
      <w:numFmt w:val="bullet"/>
      <w:lvlText w:val=""/>
      <w:lvlJc w:val="left"/>
      <w:pPr>
        <w:ind w:left="2954" w:hanging="360"/>
      </w:pPr>
      <w:rPr>
        <w:rFonts w:ascii="Wingdings" w:hAnsi="Wingdings" w:hint="default"/>
      </w:rPr>
    </w:lvl>
    <w:lvl w:ilvl="3" w:tplc="040C0001" w:tentative="1">
      <w:start w:val="1"/>
      <w:numFmt w:val="bullet"/>
      <w:lvlText w:val=""/>
      <w:lvlJc w:val="left"/>
      <w:pPr>
        <w:ind w:left="3674" w:hanging="360"/>
      </w:pPr>
      <w:rPr>
        <w:rFonts w:ascii="Symbol" w:hAnsi="Symbol" w:hint="default"/>
      </w:rPr>
    </w:lvl>
    <w:lvl w:ilvl="4" w:tplc="040C0003" w:tentative="1">
      <w:start w:val="1"/>
      <w:numFmt w:val="bullet"/>
      <w:lvlText w:val="o"/>
      <w:lvlJc w:val="left"/>
      <w:pPr>
        <w:ind w:left="4394" w:hanging="360"/>
      </w:pPr>
      <w:rPr>
        <w:rFonts w:ascii="Courier New" w:hAnsi="Courier New" w:cs="Courier New" w:hint="default"/>
      </w:rPr>
    </w:lvl>
    <w:lvl w:ilvl="5" w:tplc="040C0005" w:tentative="1">
      <w:start w:val="1"/>
      <w:numFmt w:val="bullet"/>
      <w:lvlText w:val=""/>
      <w:lvlJc w:val="left"/>
      <w:pPr>
        <w:ind w:left="5114" w:hanging="360"/>
      </w:pPr>
      <w:rPr>
        <w:rFonts w:ascii="Wingdings" w:hAnsi="Wingdings" w:hint="default"/>
      </w:rPr>
    </w:lvl>
    <w:lvl w:ilvl="6" w:tplc="040C0001" w:tentative="1">
      <w:start w:val="1"/>
      <w:numFmt w:val="bullet"/>
      <w:lvlText w:val=""/>
      <w:lvlJc w:val="left"/>
      <w:pPr>
        <w:ind w:left="5834" w:hanging="360"/>
      </w:pPr>
      <w:rPr>
        <w:rFonts w:ascii="Symbol" w:hAnsi="Symbol" w:hint="default"/>
      </w:rPr>
    </w:lvl>
    <w:lvl w:ilvl="7" w:tplc="040C0003" w:tentative="1">
      <w:start w:val="1"/>
      <w:numFmt w:val="bullet"/>
      <w:lvlText w:val="o"/>
      <w:lvlJc w:val="left"/>
      <w:pPr>
        <w:ind w:left="6554" w:hanging="360"/>
      </w:pPr>
      <w:rPr>
        <w:rFonts w:ascii="Courier New" w:hAnsi="Courier New" w:cs="Courier New" w:hint="default"/>
      </w:rPr>
    </w:lvl>
    <w:lvl w:ilvl="8" w:tplc="040C0005" w:tentative="1">
      <w:start w:val="1"/>
      <w:numFmt w:val="bullet"/>
      <w:lvlText w:val=""/>
      <w:lvlJc w:val="left"/>
      <w:pPr>
        <w:ind w:left="7274" w:hanging="360"/>
      </w:pPr>
      <w:rPr>
        <w:rFonts w:ascii="Wingdings" w:hAnsi="Wingdings" w:hint="default"/>
      </w:rPr>
    </w:lvl>
  </w:abstractNum>
  <w:abstractNum w:abstractNumId="11" w15:restartNumberingAfterBreak="0">
    <w:nsid w:val="36837142"/>
    <w:multiLevelType w:val="hybridMultilevel"/>
    <w:tmpl w:val="677EC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023602"/>
    <w:multiLevelType w:val="hybridMultilevel"/>
    <w:tmpl w:val="DDD25E22"/>
    <w:name w:val="SPA2"/>
    <w:lvl w:ilvl="0" w:tplc="AF2CC306">
      <w:start w:val="1"/>
      <w:numFmt w:val="bullet"/>
      <w:lvlText w:val=""/>
      <w:lvlJc w:val="left"/>
      <w:pPr>
        <w:tabs>
          <w:tab w:val="num" w:pos="227"/>
        </w:tabs>
        <w:ind w:left="1078" w:hanging="851"/>
      </w:pPr>
      <w:rPr>
        <w:rFonts w:ascii="Symbol" w:hAnsi="Symbol" w:hint="default"/>
        <w:b/>
        <w:bCs/>
        <w:i w:val="0"/>
        <w:iCs w:val="0"/>
        <w:color w:val="95C11F"/>
        <w:sz w:val="44"/>
        <w:szCs w:val="4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135A1F"/>
    <w:multiLevelType w:val="hybridMultilevel"/>
    <w:tmpl w:val="4356A2BE"/>
    <w:lvl w:ilvl="0" w:tplc="DD966F2C">
      <w:start w:val="1"/>
      <w:numFmt w:val="bullet"/>
      <w:pStyle w:val="SIMBullet3"/>
      <w:lvlText w:val="»"/>
      <w:lvlJc w:val="left"/>
      <w:pPr>
        <w:ind w:left="720" w:hanging="360"/>
      </w:pPr>
      <w:rPr>
        <w:rFonts w:ascii="Arial" w:hAnsi="Arial" w:hint="default"/>
        <w:b w:val="0"/>
        <w:i w:val="0"/>
        <w:color w:val="95C11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F22E26"/>
    <w:multiLevelType w:val="hybridMultilevel"/>
    <w:tmpl w:val="333262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C4C3B71"/>
    <w:multiLevelType w:val="hybridMultilevel"/>
    <w:tmpl w:val="62DC2DEC"/>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1E0ACB"/>
    <w:multiLevelType w:val="hybridMultilevel"/>
    <w:tmpl w:val="C2AE2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AB78C9"/>
    <w:multiLevelType w:val="hybridMultilevel"/>
    <w:tmpl w:val="27429A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FB2918"/>
    <w:multiLevelType w:val="hybridMultilevel"/>
    <w:tmpl w:val="66703282"/>
    <w:lvl w:ilvl="0" w:tplc="04070001">
      <w:start w:val="1"/>
      <w:numFmt w:val="bullet"/>
      <w:lvlText w:val=""/>
      <w:lvlJc w:val="left"/>
      <w:pPr>
        <w:ind w:left="2844" w:hanging="360"/>
      </w:pPr>
      <w:rPr>
        <w:rFonts w:ascii="Symbol" w:hAnsi="Symbol" w:hint="default"/>
      </w:rPr>
    </w:lvl>
    <w:lvl w:ilvl="1" w:tplc="04070003">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9" w15:restartNumberingAfterBreak="0">
    <w:nsid w:val="632F5125"/>
    <w:multiLevelType w:val="hybridMultilevel"/>
    <w:tmpl w:val="663C8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E63FDC"/>
    <w:multiLevelType w:val="hybridMultilevel"/>
    <w:tmpl w:val="B242FBFA"/>
    <w:lvl w:ilvl="0" w:tplc="22022A92">
      <w:start w:val="1"/>
      <w:numFmt w:val="bullet"/>
      <w:lvlText w:val=""/>
      <w:lvlJc w:val="left"/>
      <w:pPr>
        <w:ind w:left="1664" w:hanging="360"/>
      </w:pPr>
      <w:rPr>
        <w:rFonts w:ascii="Symbol" w:hAnsi="Symbol" w:hint="default"/>
        <w:b/>
        <w:i w:val="0"/>
        <w:color w:val="95C11F"/>
        <w:sz w:val="28"/>
      </w:rPr>
    </w:lvl>
    <w:lvl w:ilvl="1" w:tplc="30CA3102">
      <w:start w:val="1"/>
      <w:numFmt w:val="bullet"/>
      <w:lvlText w:val=""/>
      <w:lvlJc w:val="left"/>
      <w:pPr>
        <w:tabs>
          <w:tab w:val="num" w:pos="-31680"/>
        </w:tabs>
        <w:ind w:left="567" w:hanging="340"/>
      </w:pPr>
      <w:rPr>
        <w:rFonts w:ascii="Wingdings" w:hAnsi="Wingdings" w:hint="default"/>
        <w:color w:val="B78000"/>
        <w:sz w:val="22"/>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FC1D43"/>
    <w:multiLevelType w:val="hybridMultilevel"/>
    <w:tmpl w:val="8702BAF4"/>
    <w:lvl w:ilvl="0" w:tplc="04070001">
      <w:start w:val="1"/>
      <w:numFmt w:val="bullet"/>
      <w:lvlText w:val=""/>
      <w:lvlJc w:val="left"/>
      <w:pPr>
        <w:ind w:left="2534" w:hanging="360"/>
      </w:pPr>
      <w:rPr>
        <w:rFonts w:ascii="Symbol" w:hAnsi="Symbol" w:hint="default"/>
      </w:rPr>
    </w:lvl>
    <w:lvl w:ilvl="1" w:tplc="04070003" w:tentative="1">
      <w:start w:val="1"/>
      <w:numFmt w:val="bullet"/>
      <w:lvlText w:val="o"/>
      <w:lvlJc w:val="left"/>
      <w:pPr>
        <w:ind w:left="3254" w:hanging="360"/>
      </w:pPr>
      <w:rPr>
        <w:rFonts w:ascii="Courier New" w:hAnsi="Courier New" w:cs="Courier New" w:hint="default"/>
      </w:rPr>
    </w:lvl>
    <w:lvl w:ilvl="2" w:tplc="04070005" w:tentative="1">
      <w:start w:val="1"/>
      <w:numFmt w:val="bullet"/>
      <w:lvlText w:val=""/>
      <w:lvlJc w:val="left"/>
      <w:pPr>
        <w:ind w:left="3974" w:hanging="360"/>
      </w:pPr>
      <w:rPr>
        <w:rFonts w:ascii="Wingdings" w:hAnsi="Wingdings" w:hint="default"/>
      </w:rPr>
    </w:lvl>
    <w:lvl w:ilvl="3" w:tplc="04070001" w:tentative="1">
      <w:start w:val="1"/>
      <w:numFmt w:val="bullet"/>
      <w:lvlText w:val=""/>
      <w:lvlJc w:val="left"/>
      <w:pPr>
        <w:ind w:left="4694" w:hanging="360"/>
      </w:pPr>
      <w:rPr>
        <w:rFonts w:ascii="Symbol" w:hAnsi="Symbol" w:hint="default"/>
      </w:rPr>
    </w:lvl>
    <w:lvl w:ilvl="4" w:tplc="04070003" w:tentative="1">
      <w:start w:val="1"/>
      <w:numFmt w:val="bullet"/>
      <w:lvlText w:val="o"/>
      <w:lvlJc w:val="left"/>
      <w:pPr>
        <w:ind w:left="5414" w:hanging="360"/>
      </w:pPr>
      <w:rPr>
        <w:rFonts w:ascii="Courier New" w:hAnsi="Courier New" w:cs="Courier New" w:hint="default"/>
      </w:rPr>
    </w:lvl>
    <w:lvl w:ilvl="5" w:tplc="04070005" w:tentative="1">
      <w:start w:val="1"/>
      <w:numFmt w:val="bullet"/>
      <w:lvlText w:val=""/>
      <w:lvlJc w:val="left"/>
      <w:pPr>
        <w:ind w:left="6134" w:hanging="360"/>
      </w:pPr>
      <w:rPr>
        <w:rFonts w:ascii="Wingdings" w:hAnsi="Wingdings" w:hint="default"/>
      </w:rPr>
    </w:lvl>
    <w:lvl w:ilvl="6" w:tplc="04070001" w:tentative="1">
      <w:start w:val="1"/>
      <w:numFmt w:val="bullet"/>
      <w:lvlText w:val=""/>
      <w:lvlJc w:val="left"/>
      <w:pPr>
        <w:ind w:left="6854" w:hanging="360"/>
      </w:pPr>
      <w:rPr>
        <w:rFonts w:ascii="Symbol" w:hAnsi="Symbol" w:hint="default"/>
      </w:rPr>
    </w:lvl>
    <w:lvl w:ilvl="7" w:tplc="04070003" w:tentative="1">
      <w:start w:val="1"/>
      <w:numFmt w:val="bullet"/>
      <w:lvlText w:val="o"/>
      <w:lvlJc w:val="left"/>
      <w:pPr>
        <w:ind w:left="7574" w:hanging="360"/>
      </w:pPr>
      <w:rPr>
        <w:rFonts w:ascii="Courier New" w:hAnsi="Courier New" w:cs="Courier New" w:hint="default"/>
      </w:rPr>
    </w:lvl>
    <w:lvl w:ilvl="8" w:tplc="04070005" w:tentative="1">
      <w:start w:val="1"/>
      <w:numFmt w:val="bullet"/>
      <w:lvlText w:val=""/>
      <w:lvlJc w:val="left"/>
      <w:pPr>
        <w:ind w:left="8294" w:hanging="360"/>
      </w:pPr>
      <w:rPr>
        <w:rFonts w:ascii="Wingdings" w:hAnsi="Wingdings" w:hint="default"/>
      </w:rPr>
    </w:lvl>
  </w:abstractNum>
  <w:abstractNum w:abstractNumId="22" w15:restartNumberingAfterBreak="0">
    <w:nsid w:val="70124020"/>
    <w:multiLevelType w:val="hybridMultilevel"/>
    <w:tmpl w:val="B3DC7C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C62739"/>
    <w:multiLevelType w:val="hybridMultilevel"/>
    <w:tmpl w:val="D0E806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DD52C0"/>
    <w:multiLevelType w:val="hybridMultilevel"/>
    <w:tmpl w:val="C2F25A5A"/>
    <w:lvl w:ilvl="0" w:tplc="3648E88C">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670837285">
    <w:abstractNumId w:val="7"/>
  </w:num>
  <w:num w:numId="2" w16cid:durableId="1188759874">
    <w:abstractNumId w:val="6"/>
  </w:num>
  <w:num w:numId="3" w16cid:durableId="426853303">
    <w:abstractNumId w:val="1"/>
  </w:num>
  <w:num w:numId="4" w16cid:durableId="1008024979">
    <w:abstractNumId w:val="10"/>
  </w:num>
  <w:num w:numId="5" w16cid:durableId="1924991779">
    <w:abstractNumId w:val="13"/>
  </w:num>
  <w:num w:numId="6" w16cid:durableId="1866941608">
    <w:abstractNumId w:val="20"/>
  </w:num>
  <w:num w:numId="7" w16cid:durableId="1747342181">
    <w:abstractNumId w:val="12"/>
  </w:num>
  <w:num w:numId="8" w16cid:durableId="1334383258">
    <w:abstractNumId w:val="21"/>
  </w:num>
  <w:num w:numId="9" w16cid:durableId="1919707003">
    <w:abstractNumId w:val="18"/>
  </w:num>
  <w:num w:numId="10" w16cid:durableId="27418458">
    <w:abstractNumId w:val="6"/>
    <w:lvlOverride w:ilvl="0">
      <w:startOverride w:val="3"/>
    </w:lvlOverride>
    <w:lvlOverride w:ilvl="1">
      <w:startOverride w:val="1"/>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07534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6230560">
    <w:abstractNumId w:val="0"/>
  </w:num>
  <w:num w:numId="13" w16cid:durableId="149102247">
    <w:abstractNumId w:val="3"/>
  </w:num>
  <w:num w:numId="14" w16cid:durableId="2128894000">
    <w:abstractNumId w:val="24"/>
  </w:num>
  <w:num w:numId="15" w16cid:durableId="1424228987">
    <w:abstractNumId w:val="8"/>
  </w:num>
  <w:num w:numId="16" w16cid:durableId="2045521093">
    <w:abstractNumId w:val="2"/>
  </w:num>
  <w:num w:numId="17" w16cid:durableId="1131287700">
    <w:abstractNumId w:val="1"/>
  </w:num>
  <w:num w:numId="18" w16cid:durableId="1547446281">
    <w:abstractNumId w:val="10"/>
  </w:num>
  <w:num w:numId="19" w16cid:durableId="1862283787">
    <w:abstractNumId w:val="1"/>
  </w:num>
  <w:num w:numId="20" w16cid:durableId="564607897">
    <w:abstractNumId w:val="1"/>
  </w:num>
  <w:num w:numId="21" w16cid:durableId="1198859008">
    <w:abstractNumId w:val="10"/>
  </w:num>
  <w:num w:numId="22" w16cid:durableId="1648049955">
    <w:abstractNumId w:val="10"/>
  </w:num>
  <w:num w:numId="23" w16cid:durableId="829373156">
    <w:abstractNumId w:val="9"/>
  </w:num>
  <w:num w:numId="24" w16cid:durableId="1938101937">
    <w:abstractNumId w:val="11"/>
  </w:num>
  <w:num w:numId="25" w16cid:durableId="284655091">
    <w:abstractNumId w:val="14"/>
  </w:num>
  <w:num w:numId="26" w16cid:durableId="1536387823">
    <w:abstractNumId w:val="4"/>
  </w:num>
  <w:num w:numId="27" w16cid:durableId="1583485011">
    <w:abstractNumId w:val="23"/>
  </w:num>
  <w:num w:numId="28" w16cid:durableId="1913611979">
    <w:abstractNumId w:val="10"/>
  </w:num>
  <w:num w:numId="29" w16cid:durableId="1087993610">
    <w:abstractNumId w:val="10"/>
  </w:num>
  <w:num w:numId="30" w16cid:durableId="74012266">
    <w:abstractNumId w:val="10"/>
  </w:num>
  <w:num w:numId="31" w16cid:durableId="348725658">
    <w:abstractNumId w:val="10"/>
  </w:num>
  <w:num w:numId="32" w16cid:durableId="118040205">
    <w:abstractNumId w:val="10"/>
  </w:num>
  <w:num w:numId="33" w16cid:durableId="124083510">
    <w:abstractNumId w:val="17"/>
  </w:num>
  <w:num w:numId="34" w16cid:durableId="1360663818">
    <w:abstractNumId w:val="19"/>
  </w:num>
  <w:num w:numId="35" w16cid:durableId="308174886">
    <w:abstractNumId w:val="15"/>
  </w:num>
  <w:num w:numId="36" w16cid:durableId="629283838">
    <w:abstractNumId w:val="16"/>
  </w:num>
  <w:num w:numId="37" w16cid:durableId="1605109729">
    <w:abstractNumId w:val="22"/>
  </w:num>
  <w:num w:numId="38" w16cid:durableId="145748363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proofState w:spelling="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Ver" w:val="၀ျွ"/>
    <w:docVar w:name="CheckSum" w:val="၁၂၃၆!၂၆ွ၃!၂၆ွ၃"/>
    <w:docVar w:name="CLIName" w:val="ၢၻၐၹၮႀႀၶၳၶၲၱ!ၢၻၐၹၮႀႀၶၳၶၲၱ!ၢၻၐၹၮႀႀၶၳၶၲၱ"/>
    <w:docVar w:name="DateTime" w:val="ှွြဿ၄ြဿွဿွိိှ၂၇၀၁ိဵၔၚၡးှ၇ွံ!ှှြဿ၁ြဿွဿ၀ိိှ၁၇၂၄ိဵၔၚၡးှ၇ွံ!ှှြဿ၁ြဿွဿ၀ိိှ၁၇၂၄ိဵၔၚၡးှ၇ွံ"/>
    <w:docVar w:name="DoneBy" w:val="ၠၡၩၴႂၶၱၼိၮၯၮႁၲ!ၨၢၻၐၹၮႀႀၶၳၶၲၱၪိ။ိ၎ၖၝိၵၮၻၱၼႃၲၿ!ၨၢၻၐၹၮႀႀၶၳၶၲၱၪိ။ိ၎ၖၝိၵၮၻၱၼႃၲၿ"/>
    <w:docVar w:name="IPAddress" w:val="ၚၟၐၐၤၙွှ၆၀!ၚၟၐၐၤၙွွွ၄ှ!ၚၟၐၐၤၙွွွ၄ှ"/>
    <w:docVar w:name="Random" w:val="13"/>
  </w:docVars>
  <w:rsids>
    <w:rsidRoot w:val="00C2663C"/>
    <w:rsid w:val="00000228"/>
    <w:rsid w:val="00000A48"/>
    <w:rsid w:val="0000173A"/>
    <w:rsid w:val="000019A3"/>
    <w:rsid w:val="0000340E"/>
    <w:rsid w:val="00004836"/>
    <w:rsid w:val="00006526"/>
    <w:rsid w:val="0001073A"/>
    <w:rsid w:val="000107B5"/>
    <w:rsid w:val="00011212"/>
    <w:rsid w:val="000114FB"/>
    <w:rsid w:val="000124B1"/>
    <w:rsid w:val="00012C4C"/>
    <w:rsid w:val="0001313B"/>
    <w:rsid w:val="00013E59"/>
    <w:rsid w:val="000144AB"/>
    <w:rsid w:val="00014A4C"/>
    <w:rsid w:val="00014BAC"/>
    <w:rsid w:val="000154E3"/>
    <w:rsid w:val="00017177"/>
    <w:rsid w:val="00020A82"/>
    <w:rsid w:val="00020D35"/>
    <w:rsid w:val="00021333"/>
    <w:rsid w:val="00022136"/>
    <w:rsid w:val="000221DE"/>
    <w:rsid w:val="00023DFE"/>
    <w:rsid w:val="00024FD6"/>
    <w:rsid w:val="00025D94"/>
    <w:rsid w:val="00026458"/>
    <w:rsid w:val="00027603"/>
    <w:rsid w:val="00027B35"/>
    <w:rsid w:val="000304FD"/>
    <w:rsid w:val="0003201B"/>
    <w:rsid w:val="00032BBD"/>
    <w:rsid w:val="0003364E"/>
    <w:rsid w:val="00033C0A"/>
    <w:rsid w:val="0003555B"/>
    <w:rsid w:val="00036301"/>
    <w:rsid w:val="00036B1F"/>
    <w:rsid w:val="00042051"/>
    <w:rsid w:val="00045CC1"/>
    <w:rsid w:val="0004740E"/>
    <w:rsid w:val="00050E40"/>
    <w:rsid w:val="000543EB"/>
    <w:rsid w:val="00054620"/>
    <w:rsid w:val="00056909"/>
    <w:rsid w:val="0005754A"/>
    <w:rsid w:val="000639C4"/>
    <w:rsid w:val="000652BB"/>
    <w:rsid w:val="00065F39"/>
    <w:rsid w:val="0006614B"/>
    <w:rsid w:val="000675C4"/>
    <w:rsid w:val="000715E4"/>
    <w:rsid w:val="00071B11"/>
    <w:rsid w:val="00072CA0"/>
    <w:rsid w:val="00073133"/>
    <w:rsid w:val="00076BC2"/>
    <w:rsid w:val="00076F63"/>
    <w:rsid w:val="00081C11"/>
    <w:rsid w:val="00081FC7"/>
    <w:rsid w:val="00082D76"/>
    <w:rsid w:val="00083E11"/>
    <w:rsid w:val="00086637"/>
    <w:rsid w:val="000868B8"/>
    <w:rsid w:val="00090237"/>
    <w:rsid w:val="000902E2"/>
    <w:rsid w:val="00090CBA"/>
    <w:rsid w:val="0009196A"/>
    <w:rsid w:val="00093067"/>
    <w:rsid w:val="00093162"/>
    <w:rsid w:val="0009333E"/>
    <w:rsid w:val="00095D58"/>
    <w:rsid w:val="00097807"/>
    <w:rsid w:val="000A05FD"/>
    <w:rsid w:val="000A1D29"/>
    <w:rsid w:val="000A4CDA"/>
    <w:rsid w:val="000A71F8"/>
    <w:rsid w:val="000B27C5"/>
    <w:rsid w:val="000B4304"/>
    <w:rsid w:val="000B681D"/>
    <w:rsid w:val="000C24DF"/>
    <w:rsid w:val="000C3EF0"/>
    <w:rsid w:val="000C5074"/>
    <w:rsid w:val="000C6EE4"/>
    <w:rsid w:val="000D14B1"/>
    <w:rsid w:val="000D311A"/>
    <w:rsid w:val="000D512D"/>
    <w:rsid w:val="000D655C"/>
    <w:rsid w:val="000E2983"/>
    <w:rsid w:val="000E4A6E"/>
    <w:rsid w:val="000E4F0E"/>
    <w:rsid w:val="000E5B2A"/>
    <w:rsid w:val="000E6849"/>
    <w:rsid w:val="000E68A7"/>
    <w:rsid w:val="000E7747"/>
    <w:rsid w:val="000E78D8"/>
    <w:rsid w:val="000F0787"/>
    <w:rsid w:val="000F154E"/>
    <w:rsid w:val="000F18FC"/>
    <w:rsid w:val="000F3CE3"/>
    <w:rsid w:val="000F430B"/>
    <w:rsid w:val="000F47C4"/>
    <w:rsid w:val="000F4944"/>
    <w:rsid w:val="000F5137"/>
    <w:rsid w:val="00100DA6"/>
    <w:rsid w:val="00102DBD"/>
    <w:rsid w:val="0010567E"/>
    <w:rsid w:val="00107E20"/>
    <w:rsid w:val="0011000F"/>
    <w:rsid w:val="00110823"/>
    <w:rsid w:val="001113E6"/>
    <w:rsid w:val="00112E19"/>
    <w:rsid w:val="00113C42"/>
    <w:rsid w:val="00117002"/>
    <w:rsid w:val="00117EF4"/>
    <w:rsid w:val="001210D6"/>
    <w:rsid w:val="00122279"/>
    <w:rsid w:val="00122B13"/>
    <w:rsid w:val="00130A5F"/>
    <w:rsid w:val="00130ED3"/>
    <w:rsid w:val="00130F08"/>
    <w:rsid w:val="001312FD"/>
    <w:rsid w:val="00133444"/>
    <w:rsid w:val="0014103E"/>
    <w:rsid w:val="00141C5A"/>
    <w:rsid w:val="00141C6B"/>
    <w:rsid w:val="001428EE"/>
    <w:rsid w:val="0014331E"/>
    <w:rsid w:val="00143885"/>
    <w:rsid w:val="00145B5D"/>
    <w:rsid w:val="00147A8F"/>
    <w:rsid w:val="0015168C"/>
    <w:rsid w:val="00152123"/>
    <w:rsid w:val="0015383A"/>
    <w:rsid w:val="00154DCD"/>
    <w:rsid w:val="00155EC7"/>
    <w:rsid w:val="00156EF0"/>
    <w:rsid w:val="00162DD5"/>
    <w:rsid w:val="00164BE8"/>
    <w:rsid w:val="001651F4"/>
    <w:rsid w:val="001669EE"/>
    <w:rsid w:val="001675A3"/>
    <w:rsid w:val="001705FA"/>
    <w:rsid w:val="00172D8D"/>
    <w:rsid w:val="0017755F"/>
    <w:rsid w:val="001806DB"/>
    <w:rsid w:val="001851AF"/>
    <w:rsid w:val="00190FAF"/>
    <w:rsid w:val="00191C61"/>
    <w:rsid w:val="00193F6D"/>
    <w:rsid w:val="0019704D"/>
    <w:rsid w:val="00197628"/>
    <w:rsid w:val="001A05E0"/>
    <w:rsid w:val="001A188D"/>
    <w:rsid w:val="001B0A86"/>
    <w:rsid w:val="001B0CC2"/>
    <w:rsid w:val="001B1CC2"/>
    <w:rsid w:val="001B255D"/>
    <w:rsid w:val="001B6154"/>
    <w:rsid w:val="001B6449"/>
    <w:rsid w:val="001C1B74"/>
    <w:rsid w:val="001C2EFB"/>
    <w:rsid w:val="001C425A"/>
    <w:rsid w:val="001C5C9B"/>
    <w:rsid w:val="001D0454"/>
    <w:rsid w:val="001D394B"/>
    <w:rsid w:val="001D4C2F"/>
    <w:rsid w:val="001D678D"/>
    <w:rsid w:val="001E1068"/>
    <w:rsid w:val="001E1C59"/>
    <w:rsid w:val="001E23C8"/>
    <w:rsid w:val="001E3027"/>
    <w:rsid w:val="001E314E"/>
    <w:rsid w:val="001E3D4C"/>
    <w:rsid w:val="001E5124"/>
    <w:rsid w:val="001E5833"/>
    <w:rsid w:val="001F0082"/>
    <w:rsid w:val="001F6613"/>
    <w:rsid w:val="001F74F7"/>
    <w:rsid w:val="002005EF"/>
    <w:rsid w:val="00200A0D"/>
    <w:rsid w:val="0020145E"/>
    <w:rsid w:val="0020206A"/>
    <w:rsid w:val="00202DC8"/>
    <w:rsid w:val="00203DC3"/>
    <w:rsid w:val="0020423E"/>
    <w:rsid w:val="00204E74"/>
    <w:rsid w:val="00206F28"/>
    <w:rsid w:val="00211559"/>
    <w:rsid w:val="002123E8"/>
    <w:rsid w:val="00213866"/>
    <w:rsid w:val="00215540"/>
    <w:rsid w:val="00221462"/>
    <w:rsid w:val="002257EC"/>
    <w:rsid w:val="00226AA7"/>
    <w:rsid w:val="00227D0D"/>
    <w:rsid w:val="00231FA1"/>
    <w:rsid w:val="002324FF"/>
    <w:rsid w:val="00240702"/>
    <w:rsid w:val="00245BEC"/>
    <w:rsid w:val="00250596"/>
    <w:rsid w:val="0025135A"/>
    <w:rsid w:val="00251D5B"/>
    <w:rsid w:val="00255097"/>
    <w:rsid w:val="00255838"/>
    <w:rsid w:val="00256106"/>
    <w:rsid w:val="0025791D"/>
    <w:rsid w:val="00257A72"/>
    <w:rsid w:val="00257B8E"/>
    <w:rsid w:val="00257DB1"/>
    <w:rsid w:val="00261FC9"/>
    <w:rsid w:val="00262B13"/>
    <w:rsid w:val="00262CAB"/>
    <w:rsid w:val="002632BD"/>
    <w:rsid w:val="0026379D"/>
    <w:rsid w:val="002639B4"/>
    <w:rsid w:val="00265D3F"/>
    <w:rsid w:val="002664C9"/>
    <w:rsid w:val="002704AA"/>
    <w:rsid w:val="00271392"/>
    <w:rsid w:val="00274056"/>
    <w:rsid w:val="00280414"/>
    <w:rsid w:val="00280C10"/>
    <w:rsid w:val="002823FB"/>
    <w:rsid w:val="002861E6"/>
    <w:rsid w:val="00287B01"/>
    <w:rsid w:val="00290E1D"/>
    <w:rsid w:val="0029197B"/>
    <w:rsid w:val="00292E2A"/>
    <w:rsid w:val="00292F11"/>
    <w:rsid w:val="00292FD7"/>
    <w:rsid w:val="002961C3"/>
    <w:rsid w:val="002A10EA"/>
    <w:rsid w:val="002A227C"/>
    <w:rsid w:val="002A4BF1"/>
    <w:rsid w:val="002A751D"/>
    <w:rsid w:val="002B1B6D"/>
    <w:rsid w:val="002B3928"/>
    <w:rsid w:val="002B6631"/>
    <w:rsid w:val="002C0CA5"/>
    <w:rsid w:val="002C5831"/>
    <w:rsid w:val="002D06B8"/>
    <w:rsid w:val="002D2E98"/>
    <w:rsid w:val="002D3F78"/>
    <w:rsid w:val="002D519E"/>
    <w:rsid w:val="002D5B85"/>
    <w:rsid w:val="002D652A"/>
    <w:rsid w:val="002D6E3E"/>
    <w:rsid w:val="002D7171"/>
    <w:rsid w:val="002D7F2D"/>
    <w:rsid w:val="002E0365"/>
    <w:rsid w:val="002E617A"/>
    <w:rsid w:val="002F2448"/>
    <w:rsid w:val="002F2D26"/>
    <w:rsid w:val="002F42A3"/>
    <w:rsid w:val="002F4C0D"/>
    <w:rsid w:val="002F53B7"/>
    <w:rsid w:val="002F608F"/>
    <w:rsid w:val="002F7F67"/>
    <w:rsid w:val="0030110D"/>
    <w:rsid w:val="00301499"/>
    <w:rsid w:val="00303178"/>
    <w:rsid w:val="00303C01"/>
    <w:rsid w:val="003046F0"/>
    <w:rsid w:val="003071B1"/>
    <w:rsid w:val="00307AA6"/>
    <w:rsid w:val="003109DC"/>
    <w:rsid w:val="00312130"/>
    <w:rsid w:val="003123A7"/>
    <w:rsid w:val="003135B3"/>
    <w:rsid w:val="00314C80"/>
    <w:rsid w:val="00314DB8"/>
    <w:rsid w:val="00315AF5"/>
    <w:rsid w:val="00316139"/>
    <w:rsid w:val="0031695C"/>
    <w:rsid w:val="00320150"/>
    <w:rsid w:val="0032086E"/>
    <w:rsid w:val="00323722"/>
    <w:rsid w:val="00324BB6"/>
    <w:rsid w:val="00326B45"/>
    <w:rsid w:val="0033111E"/>
    <w:rsid w:val="003311C3"/>
    <w:rsid w:val="0033315F"/>
    <w:rsid w:val="00335347"/>
    <w:rsid w:val="00336C64"/>
    <w:rsid w:val="00340712"/>
    <w:rsid w:val="0034194F"/>
    <w:rsid w:val="00341A0C"/>
    <w:rsid w:val="003428D3"/>
    <w:rsid w:val="00342A1F"/>
    <w:rsid w:val="0034491E"/>
    <w:rsid w:val="00345E69"/>
    <w:rsid w:val="00346508"/>
    <w:rsid w:val="003468CF"/>
    <w:rsid w:val="00346941"/>
    <w:rsid w:val="00352197"/>
    <w:rsid w:val="00357684"/>
    <w:rsid w:val="003579E4"/>
    <w:rsid w:val="00361623"/>
    <w:rsid w:val="003629AE"/>
    <w:rsid w:val="00364E1B"/>
    <w:rsid w:val="0036532D"/>
    <w:rsid w:val="0036546C"/>
    <w:rsid w:val="003659B7"/>
    <w:rsid w:val="00365C68"/>
    <w:rsid w:val="003679E3"/>
    <w:rsid w:val="0037057C"/>
    <w:rsid w:val="00372215"/>
    <w:rsid w:val="00372799"/>
    <w:rsid w:val="00373CAC"/>
    <w:rsid w:val="003767CE"/>
    <w:rsid w:val="00376823"/>
    <w:rsid w:val="003770D3"/>
    <w:rsid w:val="00377616"/>
    <w:rsid w:val="00377A5B"/>
    <w:rsid w:val="00380EE7"/>
    <w:rsid w:val="003812AA"/>
    <w:rsid w:val="00381B05"/>
    <w:rsid w:val="003823A8"/>
    <w:rsid w:val="003829E0"/>
    <w:rsid w:val="00382DF1"/>
    <w:rsid w:val="00383482"/>
    <w:rsid w:val="003850FC"/>
    <w:rsid w:val="00385731"/>
    <w:rsid w:val="00390B07"/>
    <w:rsid w:val="00391D31"/>
    <w:rsid w:val="00393277"/>
    <w:rsid w:val="0039515F"/>
    <w:rsid w:val="00395B0D"/>
    <w:rsid w:val="003A3AAD"/>
    <w:rsid w:val="003A3B6F"/>
    <w:rsid w:val="003A41A8"/>
    <w:rsid w:val="003A4E24"/>
    <w:rsid w:val="003A6813"/>
    <w:rsid w:val="003A76A3"/>
    <w:rsid w:val="003B186F"/>
    <w:rsid w:val="003B21D1"/>
    <w:rsid w:val="003C3B9E"/>
    <w:rsid w:val="003C4873"/>
    <w:rsid w:val="003C4CF2"/>
    <w:rsid w:val="003C5608"/>
    <w:rsid w:val="003C596D"/>
    <w:rsid w:val="003C5D46"/>
    <w:rsid w:val="003D195B"/>
    <w:rsid w:val="003D3F72"/>
    <w:rsid w:val="003D3FDC"/>
    <w:rsid w:val="003D530F"/>
    <w:rsid w:val="003D7728"/>
    <w:rsid w:val="003E0007"/>
    <w:rsid w:val="003E06B4"/>
    <w:rsid w:val="003E1A38"/>
    <w:rsid w:val="003E3607"/>
    <w:rsid w:val="003E643F"/>
    <w:rsid w:val="003E6CDD"/>
    <w:rsid w:val="003E7753"/>
    <w:rsid w:val="003F017E"/>
    <w:rsid w:val="003F0637"/>
    <w:rsid w:val="003F34B9"/>
    <w:rsid w:val="003F4499"/>
    <w:rsid w:val="00401783"/>
    <w:rsid w:val="004020DF"/>
    <w:rsid w:val="00402340"/>
    <w:rsid w:val="00402392"/>
    <w:rsid w:val="004039FC"/>
    <w:rsid w:val="004045BF"/>
    <w:rsid w:val="004136B8"/>
    <w:rsid w:val="004155D4"/>
    <w:rsid w:val="0041564D"/>
    <w:rsid w:val="00415B6C"/>
    <w:rsid w:val="00415E6F"/>
    <w:rsid w:val="0041685A"/>
    <w:rsid w:val="00417DE2"/>
    <w:rsid w:val="0042347A"/>
    <w:rsid w:val="00425538"/>
    <w:rsid w:val="00425B64"/>
    <w:rsid w:val="0043093A"/>
    <w:rsid w:val="00433192"/>
    <w:rsid w:val="004332AC"/>
    <w:rsid w:val="00433573"/>
    <w:rsid w:val="00433711"/>
    <w:rsid w:val="004337FA"/>
    <w:rsid w:val="00435830"/>
    <w:rsid w:val="00436038"/>
    <w:rsid w:val="00436ED1"/>
    <w:rsid w:val="00437D41"/>
    <w:rsid w:val="004403BA"/>
    <w:rsid w:val="004408DD"/>
    <w:rsid w:val="004413A1"/>
    <w:rsid w:val="004425A4"/>
    <w:rsid w:val="004428D4"/>
    <w:rsid w:val="004450C3"/>
    <w:rsid w:val="004457F9"/>
    <w:rsid w:val="004505A8"/>
    <w:rsid w:val="004522D7"/>
    <w:rsid w:val="00460DA9"/>
    <w:rsid w:val="00461AE2"/>
    <w:rsid w:val="00461E73"/>
    <w:rsid w:val="00463AFA"/>
    <w:rsid w:val="00465117"/>
    <w:rsid w:val="004668FD"/>
    <w:rsid w:val="004673B5"/>
    <w:rsid w:val="00467460"/>
    <w:rsid w:val="00470863"/>
    <w:rsid w:val="00471078"/>
    <w:rsid w:val="00475033"/>
    <w:rsid w:val="00475757"/>
    <w:rsid w:val="00476C5C"/>
    <w:rsid w:val="0048042C"/>
    <w:rsid w:val="0048075C"/>
    <w:rsid w:val="00481155"/>
    <w:rsid w:val="004811A7"/>
    <w:rsid w:val="004845CC"/>
    <w:rsid w:val="00484FC7"/>
    <w:rsid w:val="00487AE8"/>
    <w:rsid w:val="00491B04"/>
    <w:rsid w:val="00491F49"/>
    <w:rsid w:val="00493B36"/>
    <w:rsid w:val="004969D8"/>
    <w:rsid w:val="004A0C23"/>
    <w:rsid w:val="004A1F8B"/>
    <w:rsid w:val="004A4FDB"/>
    <w:rsid w:val="004A5231"/>
    <w:rsid w:val="004A5238"/>
    <w:rsid w:val="004A5F81"/>
    <w:rsid w:val="004A5FE9"/>
    <w:rsid w:val="004A66A0"/>
    <w:rsid w:val="004B37F0"/>
    <w:rsid w:val="004B3816"/>
    <w:rsid w:val="004B405A"/>
    <w:rsid w:val="004B4313"/>
    <w:rsid w:val="004B5AEB"/>
    <w:rsid w:val="004B64C9"/>
    <w:rsid w:val="004B6D88"/>
    <w:rsid w:val="004C0CF5"/>
    <w:rsid w:val="004C20F4"/>
    <w:rsid w:val="004C2614"/>
    <w:rsid w:val="004C5F52"/>
    <w:rsid w:val="004C7D8C"/>
    <w:rsid w:val="004D0C62"/>
    <w:rsid w:val="004D397F"/>
    <w:rsid w:val="004D3EA4"/>
    <w:rsid w:val="004D4FE9"/>
    <w:rsid w:val="004D5D8D"/>
    <w:rsid w:val="004D6F96"/>
    <w:rsid w:val="004E101C"/>
    <w:rsid w:val="004E2939"/>
    <w:rsid w:val="004E39A6"/>
    <w:rsid w:val="004E3BB1"/>
    <w:rsid w:val="004E40B1"/>
    <w:rsid w:val="004E52E8"/>
    <w:rsid w:val="004E5E1B"/>
    <w:rsid w:val="004E6649"/>
    <w:rsid w:val="004E6723"/>
    <w:rsid w:val="004E6AC7"/>
    <w:rsid w:val="004F2069"/>
    <w:rsid w:val="004F25AE"/>
    <w:rsid w:val="00502A9E"/>
    <w:rsid w:val="00503334"/>
    <w:rsid w:val="00512A86"/>
    <w:rsid w:val="005133CD"/>
    <w:rsid w:val="00514FD7"/>
    <w:rsid w:val="005167F6"/>
    <w:rsid w:val="00517E8F"/>
    <w:rsid w:val="00520F1D"/>
    <w:rsid w:val="005251C9"/>
    <w:rsid w:val="005267B8"/>
    <w:rsid w:val="00526FC4"/>
    <w:rsid w:val="005311F3"/>
    <w:rsid w:val="00531EEF"/>
    <w:rsid w:val="0053282A"/>
    <w:rsid w:val="00532F57"/>
    <w:rsid w:val="0054008B"/>
    <w:rsid w:val="0054586D"/>
    <w:rsid w:val="00546EB3"/>
    <w:rsid w:val="0054768A"/>
    <w:rsid w:val="00547798"/>
    <w:rsid w:val="0055248E"/>
    <w:rsid w:val="005524E1"/>
    <w:rsid w:val="00555C66"/>
    <w:rsid w:val="00555C88"/>
    <w:rsid w:val="00557618"/>
    <w:rsid w:val="005617C0"/>
    <w:rsid w:val="0056330C"/>
    <w:rsid w:val="00563851"/>
    <w:rsid w:val="00563B23"/>
    <w:rsid w:val="005643F0"/>
    <w:rsid w:val="00567E83"/>
    <w:rsid w:val="00570E3A"/>
    <w:rsid w:val="00572212"/>
    <w:rsid w:val="0057319D"/>
    <w:rsid w:val="0057441B"/>
    <w:rsid w:val="005752A0"/>
    <w:rsid w:val="0058092D"/>
    <w:rsid w:val="00585BEA"/>
    <w:rsid w:val="00586076"/>
    <w:rsid w:val="00586248"/>
    <w:rsid w:val="005901F3"/>
    <w:rsid w:val="00590FE2"/>
    <w:rsid w:val="00591ED5"/>
    <w:rsid w:val="00591F85"/>
    <w:rsid w:val="005923BF"/>
    <w:rsid w:val="005932C2"/>
    <w:rsid w:val="00593340"/>
    <w:rsid w:val="0059352D"/>
    <w:rsid w:val="0059489B"/>
    <w:rsid w:val="00595282"/>
    <w:rsid w:val="00595C48"/>
    <w:rsid w:val="00595D08"/>
    <w:rsid w:val="0059681B"/>
    <w:rsid w:val="00596E4A"/>
    <w:rsid w:val="005977B3"/>
    <w:rsid w:val="00597F10"/>
    <w:rsid w:val="005A0A63"/>
    <w:rsid w:val="005A2641"/>
    <w:rsid w:val="005A444A"/>
    <w:rsid w:val="005A4BDE"/>
    <w:rsid w:val="005A614F"/>
    <w:rsid w:val="005A62AE"/>
    <w:rsid w:val="005A697A"/>
    <w:rsid w:val="005A6C59"/>
    <w:rsid w:val="005A701C"/>
    <w:rsid w:val="005B2F5C"/>
    <w:rsid w:val="005B63F7"/>
    <w:rsid w:val="005B6791"/>
    <w:rsid w:val="005C69A9"/>
    <w:rsid w:val="005C6A78"/>
    <w:rsid w:val="005D01AA"/>
    <w:rsid w:val="005D08A0"/>
    <w:rsid w:val="005D0E81"/>
    <w:rsid w:val="005D1213"/>
    <w:rsid w:val="005D3D37"/>
    <w:rsid w:val="005D5171"/>
    <w:rsid w:val="005D6C44"/>
    <w:rsid w:val="005E238C"/>
    <w:rsid w:val="005E2D6E"/>
    <w:rsid w:val="005E3F9E"/>
    <w:rsid w:val="005E691B"/>
    <w:rsid w:val="005E7A80"/>
    <w:rsid w:val="005F2B57"/>
    <w:rsid w:val="005F5E2C"/>
    <w:rsid w:val="005F6627"/>
    <w:rsid w:val="00604C7B"/>
    <w:rsid w:val="00606A10"/>
    <w:rsid w:val="006103C8"/>
    <w:rsid w:val="006107C4"/>
    <w:rsid w:val="00610DC8"/>
    <w:rsid w:val="0061175F"/>
    <w:rsid w:val="006129FA"/>
    <w:rsid w:val="00613C15"/>
    <w:rsid w:val="00617EEE"/>
    <w:rsid w:val="00620812"/>
    <w:rsid w:val="00620F8C"/>
    <w:rsid w:val="00621570"/>
    <w:rsid w:val="00621C95"/>
    <w:rsid w:val="006223D6"/>
    <w:rsid w:val="00623EE0"/>
    <w:rsid w:val="0062507F"/>
    <w:rsid w:val="00625713"/>
    <w:rsid w:val="00630A7F"/>
    <w:rsid w:val="00633E7A"/>
    <w:rsid w:val="00636808"/>
    <w:rsid w:val="006414EB"/>
    <w:rsid w:val="006421D1"/>
    <w:rsid w:val="0064265C"/>
    <w:rsid w:val="00642DC1"/>
    <w:rsid w:val="006431C4"/>
    <w:rsid w:val="00643BDF"/>
    <w:rsid w:val="00643F77"/>
    <w:rsid w:val="00644E7D"/>
    <w:rsid w:val="006472FD"/>
    <w:rsid w:val="00647888"/>
    <w:rsid w:val="00650559"/>
    <w:rsid w:val="00650BD6"/>
    <w:rsid w:val="00652F25"/>
    <w:rsid w:val="00653A2A"/>
    <w:rsid w:val="00653EBF"/>
    <w:rsid w:val="00656EB9"/>
    <w:rsid w:val="0065716C"/>
    <w:rsid w:val="00661704"/>
    <w:rsid w:val="00661B8D"/>
    <w:rsid w:val="006624CC"/>
    <w:rsid w:val="006651AF"/>
    <w:rsid w:val="0066533C"/>
    <w:rsid w:val="00666652"/>
    <w:rsid w:val="0067028C"/>
    <w:rsid w:val="0067050F"/>
    <w:rsid w:val="00673B42"/>
    <w:rsid w:val="0067584F"/>
    <w:rsid w:val="006759C7"/>
    <w:rsid w:val="006779CD"/>
    <w:rsid w:val="00681DD3"/>
    <w:rsid w:val="00681E5A"/>
    <w:rsid w:val="00682CD8"/>
    <w:rsid w:val="00683699"/>
    <w:rsid w:val="00684980"/>
    <w:rsid w:val="00685943"/>
    <w:rsid w:val="00686E06"/>
    <w:rsid w:val="00696B03"/>
    <w:rsid w:val="00697152"/>
    <w:rsid w:val="006A18FC"/>
    <w:rsid w:val="006A3E18"/>
    <w:rsid w:val="006A4621"/>
    <w:rsid w:val="006A4B28"/>
    <w:rsid w:val="006A7D06"/>
    <w:rsid w:val="006B0427"/>
    <w:rsid w:val="006B0868"/>
    <w:rsid w:val="006B19D3"/>
    <w:rsid w:val="006B346E"/>
    <w:rsid w:val="006B362B"/>
    <w:rsid w:val="006B4968"/>
    <w:rsid w:val="006B4AA1"/>
    <w:rsid w:val="006B6069"/>
    <w:rsid w:val="006C04ED"/>
    <w:rsid w:val="006C06DA"/>
    <w:rsid w:val="006C0AC2"/>
    <w:rsid w:val="006C0EAE"/>
    <w:rsid w:val="006C1553"/>
    <w:rsid w:val="006C2424"/>
    <w:rsid w:val="006C360B"/>
    <w:rsid w:val="006C44BA"/>
    <w:rsid w:val="006C4877"/>
    <w:rsid w:val="006C5D2F"/>
    <w:rsid w:val="006C5F56"/>
    <w:rsid w:val="006C6D21"/>
    <w:rsid w:val="006C6DA6"/>
    <w:rsid w:val="006C73BD"/>
    <w:rsid w:val="006D006F"/>
    <w:rsid w:val="006D10AF"/>
    <w:rsid w:val="006D3528"/>
    <w:rsid w:val="006D79CD"/>
    <w:rsid w:val="006E270A"/>
    <w:rsid w:val="006E271D"/>
    <w:rsid w:val="006E3F7A"/>
    <w:rsid w:val="006E42A8"/>
    <w:rsid w:val="006E4C11"/>
    <w:rsid w:val="006E6C40"/>
    <w:rsid w:val="006F1332"/>
    <w:rsid w:val="006F368D"/>
    <w:rsid w:val="006F415B"/>
    <w:rsid w:val="006F4758"/>
    <w:rsid w:val="006F7E59"/>
    <w:rsid w:val="007013E6"/>
    <w:rsid w:val="00702FE9"/>
    <w:rsid w:val="007048F8"/>
    <w:rsid w:val="00705528"/>
    <w:rsid w:val="00705560"/>
    <w:rsid w:val="00707661"/>
    <w:rsid w:val="00707D2B"/>
    <w:rsid w:val="0071496A"/>
    <w:rsid w:val="00715828"/>
    <w:rsid w:val="00715C81"/>
    <w:rsid w:val="007163D8"/>
    <w:rsid w:val="00716906"/>
    <w:rsid w:val="00717033"/>
    <w:rsid w:val="0072035F"/>
    <w:rsid w:val="00723D83"/>
    <w:rsid w:val="007263A2"/>
    <w:rsid w:val="00727505"/>
    <w:rsid w:val="00727B33"/>
    <w:rsid w:val="0073056A"/>
    <w:rsid w:val="00731275"/>
    <w:rsid w:val="007331AA"/>
    <w:rsid w:val="00734151"/>
    <w:rsid w:val="00735043"/>
    <w:rsid w:val="00737F38"/>
    <w:rsid w:val="00740E1C"/>
    <w:rsid w:val="00740F48"/>
    <w:rsid w:val="007412C2"/>
    <w:rsid w:val="007428F8"/>
    <w:rsid w:val="00746668"/>
    <w:rsid w:val="00746737"/>
    <w:rsid w:val="00747ED5"/>
    <w:rsid w:val="0075143F"/>
    <w:rsid w:val="00751917"/>
    <w:rsid w:val="00751BA7"/>
    <w:rsid w:val="00760AB4"/>
    <w:rsid w:val="00760AB9"/>
    <w:rsid w:val="00760FF6"/>
    <w:rsid w:val="0076162F"/>
    <w:rsid w:val="007643E2"/>
    <w:rsid w:val="0076462D"/>
    <w:rsid w:val="00764A52"/>
    <w:rsid w:val="00766C62"/>
    <w:rsid w:val="00770EE7"/>
    <w:rsid w:val="00773F9E"/>
    <w:rsid w:val="00775C36"/>
    <w:rsid w:val="00775FA4"/>
    <w:rsid w:val="00776B2E"/>
    <w:rsid w:val="00776D0F"/>
    <w:rsid w:val="00776E1D"/>
    <w:rsid w:val="007771F5"/>
    <w:rsid w:val="00777A5B"/>
    <w:rsid w:val="0078061E"/>
    <w:rsid w:val="007823B3"/>
    <w:rsid w:val="007829C0"/>
    <w:rsid w:val="00783718"/>
    <w:rsid w:val="00785608"/>
    <w:rsid w:val="00785632"/>
    <w:rsid w:val="007869BF"/>
    <w:rsid w:val="00786BF4"/>
    <w:rsid w:val="0079144A"/>
    <w:rsid w:val="007944D8"/>
    <w:rsid w:val="00794B9B"/>
    <w:rsid w:val="007970B9"/>
    <w:rsid w:val="00797739"/>
    <w:rsid w:val="007A38E4"/>
    <w:rsid w:val="007A53C0"/>
    <w:rsid w:val="007A78D1"/>
    <w:rsid w:val="007B0335"/>
    <w:rsid w:val="007B03F8"/>
    <w:rsid w:val="007B3601"/>
    <w:rsid w:val="007B4F69"/>
    <w:rsid w:val="007B6190"/>
    <w:rsid w:val="007B67C6"/>
    <w:rsid w:val="007B68A3"/>
    <w:rsid w:val="007C0163"/>
    <w:rsid w:val="007C03BE"/>
    <w:rsid w:val="007C1B44"/>
    <w:rsid w:val="007C33FE"/>
    <w:rsid w:val="007C44C2"/>
    <w:rsid w:val="007C5A09"/>
    <w:rsid w:val="007C6C8A"/>
    <w:rsid w:val="007C7D21"/>
    <w:rsid w:val="007D2081"/>
    <w:rsid w:val="007D2E42"/>
    <w:rsid w:val="007D3AC0"/>
    <w:rsid w:val="007D4593"/>
    <w:rsid w:val="007D4E03"/>
    <w:rsid w:val="007E3D68"/>
    <w:rsid w:val="007E41DD"/>
    <w:rsid w:val="007E503C"/>
    <w:rsid w:val="007F1CEC"/>
    <w:rsid w:val="007F2F6F"/>
    <w:rsid w:val="007F4A04"/>
    <w:rsid w:val="007F4B51"/>
    <w:rsid w:val="007F4F47"/>
    <w:rsid w:val="007F75B4"/>
    <w:rsid w:val="00800980"/>
    <w:rsid w:val="0080103F"/>
    <w:rsid w:val="00801264"/>
    <w:rsid w:val="00803E7D"/>
    <w:rsid w:val="008044D7"/>
    <w:rsid w:val="00804C36"/>
    <w:rsid w:val="00805308"/>
    <w:rsid w:val="00806961"/>
    <w:rsid w:val="00810BAE"/>
    <w:rsid w:val="00810D1B"/>
    <w:rsid w:val="008114AA"/>
    <w:rsid w:val="00812D28"/>
    <w:rsid w:val="00813B69"/>
    <w:rsid w:val="008150EC"/>
    <w:rsid w:val="00815F6F"/>
    <w:rsid w:val="00816E2C"/>
    <w:rsid w:val="00817621"/>
    <w:rsid w:val="00817658"/>
    <w:rsid w:val="00817C0E"/>
    <w:rsid w:val="00820BF4"/>
    <w:rsid w:val="00821FB2"/>
    <w:rsid w:val="00822942"/>
    <w:rsid w:val="00826A31"/>
    <w:rsid w:val="00827CC4"/>
    <w:rsid w:val="008300E3"/>
    <w:rsid w:val="0083132A"/>
    <w:rsid w:val="00831457"/>
    <w:rsid w:val="008356E2"/>
    <w:rsid w:val="0083579E"/>
    <w:rsid w:val="0083626D"/>
    <w:rsid w:val="00841B86"/>
    <w:rsid w:val="00842242"/>
    <w:rsid w:val="008438CB"/>
    <w:rsid w:val="00844637"/>
    <w:rsid w:val="008458A7"/>
    <w:rsid w:val="00846ABE"/>
    <w:rsid w:val="00850113"/>
    <w:rsid w:val="008501F1"/>
    <w:rsid w:val="00851502"/>
    <w:rsid w:val="00852171"/>
    <w:rsid w:val="008529CD"/>
    <w:rsid w:val="00855F86"/>
    <w:rsid w:val="00861A0A"/>
    <w:rsid w:val="00870993"/>
    <w:rsid w:val="00874F68"/>
    <w:rsid w:val="00876B4C"/>
    <w:rsid w:val="00876C9E"/>
    <w:rsid w:val="00876F9B"/>
    <w:rsid w:val="008774D8"/>
    <w:rsid w:val="00880F21"/>
    <w:rsid w:val="00882F1B"/>
    <w:rsid w:val="008833FF"/>
    <w:rsid w:val="008838E9"/>
    <w:rsid w:val="008867C8"/>
    <w:rsid w:val="008868D5"/>
    <w:rsid w:val="00887759"/>
    <w:rsid w:val="00890BFF"/>
    <w:rsid w:val="00890F88"/>
    <w:rsid w:val="008910CE"/>
    <w:rsid w:val="00892895"/>
    <w:rsid w:val="008942E5"/>
    <w:rsid w:val="00894AFE"/>
    <w:rsid w:val="00894F41"/>
    <w:rsid w:val="0089559D"/>
    <w:rsid w:val="008968CB"/>
    <w:rsid w:val="008A0157"/>
    <w:rsid w:val="008A1A8D"/>
    <w:rsid w:val="008A1F94"/>
    <w:rsid w:val="008A2E34"/>
    <w:rsid w:val="008A385B"/>
    <w:rsid w:val="008A4466"/>
    <w:rsid w:val="008A7AA0"/>
    <w:rsid w:val="008B0906"/>
    <w:rsid w:val="008C08ED"/>
    <w:rsid w:val="008C202D"/>
    <w:rsid w:val="008C29D8"/>
    <w:rsid w:val="008C3282"/>
    <w:rsid w:val="008C42F2"/>
    <w:rsid w:val="008C4C11"/>
    <w:rsid w:val="008C58A7"/>
    <w:rsid w:val="008C7123"/>
    <w:rsid w:val="008C7D20"/>
    <w:rsid w:val="008D3032"/>
    <w:rsid w:val="008D31C7"/>
    <w:rsid w:val="008D3663"/>
    <w:rsid w:val="008D4811"/>
    <w:rsid w:val="008D5FF8"/>
    <w:rsid w:val="008E41B5"/>
    <w:rsid w:val="008E59CD"/>
    <w:rsid w:val="008F5B75"/>
    <w:rsid w:val="009002C9"/>
    <w:rsid w:val="00900F61"/>
    <w:rsid w:val="00901B15"/>
    <w:rsid w:val="0090221B"/>
    <w:rsid w:val="00902229"/>
    <w:rsid w:val="00903E5B"/>
    <w:rsid w:val="00905414"/>
    <w:rsid w:val="0090543C"/>
    <w:rsid w:val="009068FC"/>
    <w:rsid w:val="00906B41"/>
    <w:rsid w:val="00906DED"/>
    <w:rsid w:val="00911CC3"/>
    <w:rsid w:val="00912429"/>
    <w:rsid w:val="0091252A"/>
    <w:rsid w:val="00914EEF"/>
    <w:rsid w:val="00914FB7"/>
    <w:rsid w:val="009163F1"/>
    <w:rsid w:val="00920564"/>
    <w:rsid w:val="009216F0"/>
    <w:rsid w:val="0092182A"/>
    <w:rsid w:val="009218FE"/>
    <w:rsid w:val="009222AC"/>
    <w:rsid w:val="009239DA"/>
    <w:rsid w:val="00931A00"/>
    <w:rsid w:val="009324B1"/>
    <w:rsid w:val="00933F82"/>
    <w:rsid w:val="00935CCE"/>
    <w:rsid w:val="00936C5C"/>
    <w:rsid w:val="00937977"/>
    <w:rsid w:val="0094013B"/>
    <w:rsid w:val="009412AA"/>
    <w:rsid w:val="00942DB5"/>
    <w:rsid w:val="00944283"/>
    <w:rsid w:val="00946254"/>
    <w:rsid w:val="0095045E"/>
    <w:rsid w:val="009528AB"/>
    <w:rsid w:val="00953487"/>
    <w:rsid w:val="00953A28"/>
    <w:rsid w:val="0095482A"/>
    <w:rsid w:val="0095762C"/>
    <w:rsid w:val="00957E0B"/>
    <w:rsid w:val="00967183"/>
    <w:rsid w:val="009730C4"/>
    <w:rsid w:val="00975611"/>
    <w:rsid w:val="00975C39"/>
    <w:rsid w:val="0097600D"/>
    <w:rsid w:val="00977CAC"/>
    <w:rsid w:val="009812B9"/>
    <w:rsid w:val="00983ADF"/>
    <w:rsid w:val="00984F94"/>
    <w:rsid w:val="00985A0C"/>
    <w:rsid w:val="00987C69"/>
    <w:rsid w:val="00987F8A"/>
    <w:rsid w:val="00991BFD"/>
    <w:rsid w:val="00992454"/>
    <w:rsid w:val="00996CF7"/>
    <w:rsid w:val="00997B2E"/>
    <w:rsid w:val="009A314F"/>
    <w:rsid w:val="009A32C8"/>
    <w:rsid w:val="009A38E2"/>
    <w:rsid w:val="009A4654"/>
    <w:rsid w:val="009A6B93"/>
    <w:rsid w:val="009B0ACC"/>
    <w:rsid w:val="009B139A"/>
    <w:rsid w:val="009B2CB1"/>
    <w:rsid w:val="009B5516"/>
    <w:rsid w:val="009B5FC1"/>
    <w:rsid w:val="009C1F70"/>
    <w:rsid w:val="009C5002"/>
    <w:rsid w:val="009C643C"/>
    <w:rsid w:val="009C6E26"/>
    <w:rsid w:val="009C6E3C"/>
    <w:rsid w:val="009C72B1"/>
    <w:rsid w:val="009D0AA2"/>
    <w:rsid w:val="009D1A59"/>
    <w:rsid w:val="009D4307"/>
    <w:rsid w:val="009D636C"/>
    <w:rsid w:val="009D7D28"/>
    <w:rsid w:val="009E3A95"/>
    <w:rsid w:val="009E3F77"/>
    <w:rsid w:val="009E486E"/>
    <w:rsid w:val="009F0909"/>
    <w:rsid w:val="009F4B7C"/>
    <w:rsid w:val="009F4D47"/>
    <w:rsid w:val="009F643C"/>
    <w:rsid w:val="009F650A"/>
    <w:rsid w:val="009F6921"/>
    <w:rsid w:val="009F7C0C"/>
    <w:rsid w:val="00A008A5"/>
    <w:rsid w:val="00A0137D"/>
    <w:rsid w:val="00A02A76"/>
    <w:rsid w:val="00A02AEB"/>
    <w:rsid w:val="00A02DFB"/>
    <w:rsid w:val="00A0711A"/>
    <w:rsid w:val="00A07E6B"/>
    <w:rsid w:val="00A14228"/>
    <w:rsid w:val="00A15EEA"/>
    <w:rsid w:val="00A17B9F"/>
    <w:rsid w:val="00A20804"/>
    <w:rsid w:val="00A20BB6"/>
    <w:rsid w:val="00A22446"/>
    <w:rsid w:val="00A22BCB"/>
    <w:rsid w:val="00A23828"/>
    <w:rsid w:val="00A23A60"/>
    <w:rsid w:val="00A25F8E"/>
    <w:rsid w:val="00A26C4E"/>
    <w:rsid w:val="00A27D43"/>
    <w:rsid w:val="00A31164"/>
    <w:rsid w:val="00A345CD"/>
    <w:rsid w:val="00A34958"/>
    <w:rsid w:val="00A35B73"/>
    <w:rsid w:val="00A42C09"/>
    <w:rsid w:val="00A44629"/>
    <w:rsid w:val="00A44E17"/>
    <w:rsid w:val="00A46A9F"/>
    <w:rsid w:val="00A475D9"/>
    <w:rsid w:val="00A47B45"/>
    <w:rsid w:val="00A47F17"/>
    <w:rsid w:val="00A51C7F"/>
    <w:rsid w:val="00A51E8F"/>
    <w:rsid w:val="00A526BD"/>
    <w:rsid w:val="00A56F74"/>
    <w:rsid w:val="00A579F9"/>
    <w:rsid w:val="00A60031"/>
    <w:rsid w:val="00A62A50"/>
    <w:rsid w:val="00A66137"/>
    <w:rsid w:val="00A67E28"/>
    <w:rsid w:val="00A67EE4"/>
    <w:rsid w:val="00A71082"/>
    <w:rsid w:val="00A73599"/>
    <w:rsid w:val="00A748E1"/>
    <w:rsid w:val="00A74FCE"/>
    <w:rsid w:val="00A76E2D"/>
    <w:rsid w:val="00A804E5"/>
    <w:rsid w:val="00A85260"/>
    <w:rsid w:val="00A86106"/>
    <w:rsid w:val="00A86B78"/>
    <w:rsid w:val="00A8720B"/>
    <w:rsid w:val="00A876E0"/>
    <w:rsid w:val="00A91136"/>
    <w:rsid w:val="00A937B5"/>
    <w:rsid w:val="00A945BF"/>
    <w:rsid w:val="00A9636B"/>
    <w:rsid w:val="00AA393A"/>
    <w:rsid w:val="00AA3C09"/>
    <w:rsid w:val="00AA44E2"/>
    <w:rsid w:val="00AA4D8C"/>
    <w:rsid w:val="00AA55CA"/>
    <w:rsid w:val="00AB1065"/>
    <w:rsid w:val="00AB1678"/>
    <w:rsid w:val="00AB45C5"/>
    <w:rsid w:val="00AB4F73"/>
    <w:rsid w:val="00AB5893"/>
    <w:rsid w:val="00AB6395"/>
    <w:rsid w:val="00AC02E3"/>
    <w:rsid w:val="00AC39FC"/>
    <w:rsid w:val="00AC6DFD"/>
    <w:rsid w:val="00AD07D3"/>
    <w:rsid w:val="00AD1C03"/>
    <w:rsid w:val="00AD26BF"/>
    <w:rsid w:val="00AD2D92"/>
    <w:rsid w:val="00AD5538"/>
    <w:rsid w:val="00AD6224"/>
    <w:rsid w:val="00AD75D1"/>
    <w:rsid w:val="00AE1186"/>
    <w:rsid w:val="00AE2408"/>
    <w:rsid w:val="00AE2644"/>
    <w:rsid w:val="00AE3D0E"/>
    <w:rsid w:val="00AE571D"/>
    <w:rsid w:val="00AF0569"/>
    <w:rsid w:val="00AF06AC"/>
    <w:rsid w:val="00AF0835"/>
    <w:rsid w:val="00AF166A"/>
    <w:rsid w:val="00AF4CC4"/>
    <w:rsid w:val="00AF6587"/>
    <w:rsid w:val="00AF6AC5"/>
    <w:rsid w:val="00B0117C"/>
    <w:rsid w:val="00B02E92"/>
    <w:rsid w:val="00B050CE"/>
    <w:rsid w:val="00B05472"/>
    <w:rsid w:val="00B066CC"/>
    <w:rsid w:val="00B067BA"/>
    <w:rsid w:val="00B0744B"/>
    <w:rsid w:val="00B101AF"/>
    <w:rsid w:val="00B10334"/>
    <w:rsid w:val="00B10F09"/>
    <w:rsid w:val="00B118FC"/>
    <w:rsid w:val="00B12D6E"/>
    <w:rsid w:val="00B17C07"/>
    <w:rsid w:val="00B213E0"/>
    <w:rsid w:val="00B23316"/>
    <w:rsid w:val="00B24D59"/>
    <w:rsid w:val="00B26D4D"/>
    <w:rsid w:val="00B30E6E"/>
    <w:rsid w:val="00B310E2"/>
    <w:rsid w:val="00B3123D"/>
    <w:rsid w:val="00B320F4"/>
    <w:rsid w:val="00B3474D"/>
    <w:rsid w:val="00B40968"/>
    <w:rsid w:val="00B40BB8"/>
    <w:rsid w:val="00B41258"/>
    <w:rsid w:val="00B41EC5"/>
    <w:rsid w:val="00B41FFE"/>
    <w:rsid w:val="00B433EA"/>
    <w:rsid w:val="00B45966"/>
    <w:rsid w:val="00B45DF5"/>
    <w:rsid w:val="00B45F22"/>
    <w:rsid w:val="00B461B6"/>
    <w:rsid w:val="00B46504"/>
    <w:rsid w:val="00B474A9"/>
    <w:rsid w:val="00B512E0"/>
    <w:rsid w:val="00B52B0D"/>
    <w:rsid w:val="00B5307F"/>
    <w:rsid w:val="00B53E26"/>
    <w:rsid w:val="00B5579C"/>
    <w:rsid w:val="00B55D02"/>
    <w:rsid w:val="00B5703B"/>
    <w:rsid w:val="00B654CD"/>
    <w:rsid w:val="00B7092E"/>
    <w:rsid w:val="00B70A6C"/>
    <w:rsid w:val="00B741EF"/>
    <w:rsid w:val="00B752F6"/>
    <w:rsid w:val="00B75908"/>
    <w:rsid w:val="00B75E3C"/>
    <w:rsid w:val="00B76981"/>
    <w:rsid w:val="00B77792"/>
    <w:rsid w:val="00B77E28"/>
    <w:rsid w:val="00B77F68"/>
    <w:rsid w:val="00B824F4"/>
    <w:rsid w:val="00B82EBD"/>
    <w:rsid w:val="00B835C1"/>
    <w:rsid w:val="00B904D9"/>
    <w:rsid w:val="00B91DCB"/>
    <w:rsid w:val="00B92F1D"/>
    <w:rsid w:val="00B94CAC"/>
    <w:rsid w:val="00B970CD"/>
    <w:rsid w:val="00B977B9"/>
    <w:rsid w:val="00B97B77"/>
    <w:rsid w:val="00BA4675"/>
    <w:rsid w:val="00BA4B70"/>
    <w:rsid w:val="00BA4CFB"/>
    <w:rsid w:val="00BA4D3D"/>
    <w:rsid w:val="00BA5997"/>
    <w:rsid w:val="00BA66FC"/>
    <w:rsid w:val="00BA6AA2"/>
    <w:rsid w:val="00BA7239"/>
    <w:rsid w:val="00BB098D"/>
    <w:rsid w:val="00BB163D"/>
    <w:rsid w:val="00BB187E"/>
    <w:rsid w:val="00BB28B9"/>
    <w:rsid w:val="00BB6056"/>
    <w:rsid w:val="00BB60C9"/>
    <w:rsid w:val="00BB7C20"/>
    <w:rsid w:val="00BC0669"/>
    <w:rsid w:val="00BC1860"/>
    <w:rsid w:val="00BC2445"/>
    <w:rsid w:val="00BC3511"/>
    <w:rsid w:val="00BC3A23"/>
    <w:rsid w:val="00BC5CA3"/>
    <w:rsid w:val="00BC63EB"/>
    <w:rsid w:val="00BC6FD3"/>
    <w:rsid w:val="00BD18CD"/>
    <w:rsid w:val="00BD736C"/>
    <w:rsid w:val="00BE208C"/>
    <w:rsid w:val="00BE3A98"/>
    <w:rsid w:val="00BE4C58"/>
    <w:rsid w:val="00BE5EA4"/>
    <w:rsid w:val="00BE73B7"/>
    <w:rsid w:val="00BE7BB7"/>
    <w:rsid w:val="00BF59A5"/>
    <w:rsid w:val="00BF5AB2"/>
    <w:rsid w:val="00BF5F1A"/>
    <w:rsid w:val="00C01197"/>
    <w:rsid w:val="00C0279A"/>
    <w:rsid w:val="00C02844"/>
    <w:rsid w:val="00C04760"/>
    <w:rsid w:val="00C06C81"/>
    <w:rsid w:val="00C070CD"/>
    <w:rsid w:val="00C07631"/>
    <w:rsid w:val="00C129F2"/>
    <w:rsid w:val="00C1355E"/>
    <w:rsid w:val="00C15BA4"/>
    <w:rsid w:val="00C16BA0"/>
    <w:rsid w:val="00C20FA5"/>
    <w:rsid w:val="00C2135D"/>
    <w:rsid w:val="00C24C52"/>
    <w:rsid w:val="00C24D26"/>
    <w:rsid w:val="00C2663C"/>
    <w:rsid w:val="00C33FC0"/>
    <w:rsid w:val="00C33FD8"/>
    <w:rsid w:val="00C35744"/>
    <w:rsid w:val="00C35CCA"/>
    <w:rsid w:val="00C3663B"/>
    <w:rsid w:val="00C405E2"/>
    <w:rsid w:val="00C42BF1"/>
    <w:rsid w:val="00C45793"/>
    <w:rsid w:val="00C46988"/>
    <w:rsid w:val="00C47D75"/>
    <w:rsid w:val="00C5191C"/>
    <w:rsid w:val="00C51D4E"/>
    <w:rsid w:val="00C51D8C"/>
    <w:rsid w:val="00C52551"/>
    <w:rsid w:val="00C52BFC"/>
    <w:rsid w:val="00C54F81"/>
    <w:rsid w:val="00C558A3"/>
    <w:rsid w:val="00C55ADF"/>
    <w:rsid w:val="00C55D7F"/>
    <w:rsid w:val="00C57795"/>
    <w:rsid w:val="00C61DA3"/>
    <w:rsid w:val="00C63E2B"/>
    <w:rsid w:val="00C6431F"/>
    <w:rsid w:val="00C643F6"/>
    <w:rsid w:val="00C655B8"/>
    <w:rsid w:val="00C66F4B"/>
    <w:rsid w:val="00C71300"/>
    <w:rsid w:val="00C76202"/>
    <w:rsid w:val="00C7691F"/>
    <w:rsid w:val="00C772D3"/>
    <w:rsid w:val="00C7765D"/>
    <w:rsid w:val="00C81D1A"/>
    <w:rsid w:val="00C825FD"/>
    <w:rsid w:val="00C838F1"/>
    <w:rsid w:val="00C92668"/>
    <w:rsid w:val="00C93427"/>
    <w:rsid w:val="00C93545"/>
    <w:rsid w:val="00C94136"/>
    <w:rsid w:val="00C973FB"/>
    <w:rsid w:val="00CA0F6D"/>
    <w:rsid w:val="00CA6032"/>
    <w:rsid w:val="00CA6C7F"/>
    <w:rsid w:val="00CA79E4"/>
    <w:rsid w:val="00CA7B7F"/>
    <w:rsid w:val="00CB303C"/>
    <w:rsid w:val="00CB7690"/>
    <w:rsid w:val="00CC0D66"/>
    <w:rsid w:val="00CC3DE0"/>
    <w:rsid w:val="00CC564D"/>
    <w:rsid w:val="00CC57A9"/>
    <w:rsid w:val="00CC5826"/>
    <w:rsid w:val="00CD081E"/>
    <w:rsid w:val="00CD2B03"/>
    <w:rsid w:val="00CD591D"/>
    <w:rsid w:val="00CD5D2D"/>
    <w:rsid w:val="00CD7334"/>
    <w:rsid w:val="00CE014C"/>
    <w:rsid w:val="00CE02D9"/>
    <w:rsid w:val="00CE14B5"/>
    <w:rsid w:val="00CE1A08"/>
    <w:rsid w:val="00CE2774"/>
    <w:rsid w:val="00CE5352"/>
    <w:rsid w:val="00CE594C"/>
    <w:rsid w:val="00CF074A"/>
    <w:rsid w:val="00CF0CE9"/>
    <w:rsid w:val="00CF1927"/>
    <w:rsid w:val="00D00BD0"/>
    <w:rsid w:val="00D02715"/>
    <w:rsid w:val="00D043F5"/>
    <w:rsid w:val="00D04B4C"/>
    <w:rsid w:val="00D07271"/>
    <w:rsid w:val="00D122AF"/>
    <w:rsid w:val="00D13BEA"/>
    <w:rsid w:val="00D1424D"/>
    <w:rsid w:val="00D20F22"/>
    <w:rsid w:val="00D234AF"/>
    <w:rsid w:val="00D2382E"/>
    <w:rsid w:val="00D23932"/>
    <w:rsid w:val="00D26E2F"/>
    <w:rsid w:val="00D305BF"/>
    <w:rsid w:val="00D328A8"/>
    <w:rsid w:val="00D34EF1"/>
    <w:rsid w:val="00D3610E"/>
    <w:rsid w:val="00D364DF"/>
    <w:rsid w:val="00D37C7F"/>
    <w:rsid w:val="00D400D7"/>
    <w:rsid w:val="00D451F1"/>
    <w:rsid w:val="00D52B4D"/>
    <w:rsid w:val="00D53368"/>
    <w:rsid w:val="00D550E0"/>
    <w:rsid w:val="00D552AE"/>
    <w:rsid w:val="00D56478"/>
    <w:rsid w:val="00D565F7"/>
    <w:rsid w:val="00D577FE"/>
    <w:rsid w:val="00D6109E"/>
    <w:rsid w:val="00D617E0"/>
    <w:rsid w:val="00D6191E"/>
    <w:rsid w:val="00D63A86"/>
    <w:rsid w:val="00D673C5"/>
    <w:rsid w:val="00D67E54"/>
    <w:rsid w:val="00D737EE"/>
    <w:rsid w:val="00D740CC"/>
    <w:rsid w:val="00D75150"/>
    <w:rsid w:val="00D81197"/>
    <w:rsid w:val="00D8259B"/>
    <w:rsid w:val="00D86E62"/>
    <w:rsid w:val="00D87AEF"/>
    <w:rsid w:val="00D87EC9"/>
    <w:rsid w:val="00D90B2D"/>
    <w:rsid w:val="00D918A7"/>
    <w:rsid w:val="00D9454B"/>
    <w:rsid w:val="00D94F7C"/>
    <w:rsid w:val="00D97EFB"/>
    <w:rsid w:val="00DA0D40"/>
    <w:rsid w:val="00DA285C"/>
    <w:rsid w:val="00DA3302"/>
    <w:rsid w:val="00DA48F3"/>
    <w:rsid w:val="00DA5763"/>
    <w:rsid w:val="00DA5E97"/>
    <w:rsid w:val="00DA6242"/>
    <w:rsid w:val="00DB02E8"/>
    <w:rsid w:val="00DB2BBD"/>
    <w:rsid w:val="00DB3E56"/>
    <w:rsid w:val="00DB55A6"/>
    <w:rsid w:val="00DB5D26"/>
    <w:rsid w:val="00DC05A2"/>
    <w:rsid w:val="00DC0E4A"/>
    <w:rsid w:val="00DC182F"/>
    <w:rsid w:val="00DC22BE"/>
    <w:rsid w:val="00DC4A46"/>
    <w:rsid w:val="00DC59BF"/>
    <w:rsid w:val="00DC63C6"/>
    <w:rsid w:val="00DC694C"/>
    <w:rsid w:val="00DD01B9"/>
    <w:rsid w:val="00DD1CF4"/>
    <w:rsid w:val="00DD1EDD"/>
    <w:rsid w:val="00DD221A"/>
    <w:rsid w:val="00DD2D22"/>
    <w:rsid w:val="00DD3A61"/>
    <w:rsid w:val="00DD4E5F"/>
    <w:rsid w:val="00DD7DD0"/>
    <w:rsid w:val="00DE03E7"/>
    <w:rsid w:val="00DE2FDD"/>
    <w:rsid w:val="00DE3A99"/>
    <w:rsid w:val="00DE4D60"/>
    <w:rsid w:val="00DE61B8"/>
    <w:rsid w:val="00DE72ED"/>
    <w:rsid w:val="00DE76C0"/>
    <w:rsid w:val="00DF0D2E"/>
    <w:rsid w:val="00DF1001"/>
    <w:rsid w:val="00DF4382"/>
    <w:rsid w:val="00DF6B5F"/>
    <w:rsid w:val="00DF7D43"/>
    <w:rsid w:val="00E024A5"/>
    <w:rsid w:val="00E024C4"/>
    <w:rsid w:val="00E02E17"/>
    <w:rsid w:val="00E060F7"/>
    <w:rsid w:val="00E07C8A"/>
    <w:rsid w:val="00E10AA9"/>
    <w:rsid w:val="00E11F1C"/>
    <w:rsid w:val="00E12C97"/>
    <w:rsid w:val="00E16DDA"/>
    <w:rsid w:val="00E178D5"/>
    <w:rsid w:val="00E23145"/>
    <w:rsid w:val="00E25A50"/>
    <w:rsid w:val="00E2689F"/>
    <w:rsid w:val="00E27AC4"/>
    <w:rsid w:val="00E302C0"/>
    <w:rsid w:val="00E311A3"/>
    <w:rsid w:val="00E33FE6"/>
    <w:rsid w:val="00E35FF2"/>
    <w:rsid w:val="00E43510"/>
    <w:rsid w:val="00E44248"/>
    <w:rsid w:val="00E45A87"/>
    <w:rsid w:val="00E47121"/>
    <w:rsid w:val="00E4757B"/>
    <w:rsid w:val="00E47B67"/>
    <w:rsid w:val="00E47C78"/>
    <w:rsid w:val="00E53A70"/>
    <w:rsid w:val="00E54A12"/>
    <w:rsid w:val="00E55D67"/>
    <w:rsid w:val="00E57BA3"/>
    <w:rsid w:val="00E60DDD"/>
    <w:rsid w:val="00E60EDE"/>
    <w:rsid w:val="00E61040"/>
    <w:rsid w:val="00E632EE"/>
    <w:rsid w:val="00E63304"/>
    <w:rsid w:val="00E651E1"/>
    <w:rsid w:val="00E65700"/>
    <w:rsid w:val="00E70620"/>
    <w:rsid w:val="00E709E8"/>
    <w:rsid w:val="00E70AF2"/>
    <w:rsid w:val="00E744C8"/>
    <w:rsid w:val="00E80920"/>
    <w:rsid w:val="00E81A21"/>
    <w:rsid w:val="00E82D26"/>
    <w:rsid w:val="00E831C0"/>
    <w:rsid w:val="00E83DD5"/>
    <w:rsid w:val="00E90B65"/>
    <w:rsid w:val="00E90BDB"/>
    <w:rsid w:val="00E916C5"/>
    <w:rsid w:val="00E9312A"/>
    <w:rsid w:val="00E94024"/>
    <w:rsid w:val="00E94318"/>
    <w:rsid w:val="00EA00E1"/>
    <w:rsid w:val="00EA0BAE"/>
    <w:rsid w:val="00EA140C"/>
    <w:rsid w:val="00EA25B3"/>
    <w:rsid w:val="00EA2704"/>
    <w:rsid w:val="00EA391C"/>
    <w:rsid w:val="00EA5B9B"/>
    <w:rsid w:val="00EA5F74"/>
    <w:rsid w:val="00EA6644"/>
    <w:rsid w:val="00EB0144"/>
    <w:rsid w:val="00EB1669"/>
    <w:rsid w:val="00EB29B3"/>
    <w:rsid w:val="00EB4E07"/>
    <w:rsid w:val="00EC0C16"/>
    <w:rsid w:val="00EC3B00"/>
    <w:rsid w:val="00EC4054"/>
    <w:rsid w:val="00EC6DF9"/>
    <w:rsid w:val="00EC7A05"/>
    <w:rsid w:val="00ED1087"/>
    <w:rsid w:val="00ED16A2"/>
    <w:rsid w:val="00ED3149"/>
    <w:rsid w:val="00ED31D8"/>
    <w:rsid w:val="00ED364E"/>
    <w:rsid w:val="00ED3A30"/>
    <w:rsid w:val="00ED48DD"/>
    <w:rsid w:val="00ED62E1"/>
    <w:rsid w:val="00ED7871"/>
    <w:rsid w:val="00ED7B7E"/>
    <w:rsid w:val="00EE0032"/>
    <w:rsid w:val="00EE116C"/>
    <w:rsid w:val="00EE5EF0"/>
    <w:rsid w:val="00EF03F3"/>
    <w:rsid w:val="00EF204B"/>
    <w:rsid w:val="00EF3E6F"/>
    <w:rsid w:val="00EF40F7"/>
    <w:rsid w:val="00EF4E64"/>
    <w:rsid w:val="00EF4FBA"/>
    <w:rsid w:val="00F00C8D"/>
    <w:rsid w:val="00F00CB1"/>
    <w:rsid w:val="00F00CF4"/>
    <w:rsid w:val="00F065CE"/>
    <w:rsid w:val="00F12EDC"/>
    <w:rsid w:val="00F13A9B"/>
    <w:rsid w:val="00F13C93"/>
    <w:rsid w:val="00F14256"/>
    <w:rsid w:val="00F15DF5"/>
    <w:rsid w:val="00F1731A"/>
    <w:rsid w:val="00F215AA"/>
    <w:rsid w:val="00F2293B"/>
    <w:rsid w:val="00F242BE"/>
    <w:rsid w:val="00F253A5"/>
    <w:rsid w:val="00F254D6"/>
    <w:rsid w:val="00F25D04"/>
    <w:rsid w:val="00F27484"/>
    <w:rsid w:val="00F30487"/>
    <w:rsid w:val="00F30AAB"/>
    <w:rsid w:val="00F33699"/>
    <w:rsid w:val="00F33E85"/>
    <w:rsid w:val="00F33FBC"/>
    <w:rsid w:val="00F3498C"/>
    <w:rsid w:val="00F40112"/>
    <w:rsid w:val="00F40797"/>
    <w:rsid w:val="00F42223"/>
    <w:rsid w:val="00F42BEB"/>
    <w:rsid w:val="00F43E0A"/>
    <w:rsid w:val="00F444BC"/>
    <w:rsid w:val="00F455C6"/>
    <w:rsid w:val="00F46996"/>
    <w:rsid w:val="00F47396"/>
    <w:rsid w:val="00F509E0"/>
    <w:rsid w:val="00F51123"/>
    <w:rsid w:val="00F52823"/>
    <w:rsid w:val="00F54853"/>
    <w:rsid w:val="00F56B33"/>
    <w:rsid w:val="00F573A1"/>
    <w:rsid w:val="00F577F7"/>
    <w:rsid w:val="00F57C76"/>
    <w:rsid w:val="00F61EC1"/>
    <w:rsid w:val="00F64790"/>
    <w:rsid w:val="00F66613"/>
    <w:rsid w:val="00F667F9"/>
    <w:rsid w:val="00F7022D"/>
    <w:rsid w:val="00F70C0E"/>
    <w:rsid w:val="00F812C7"/>
    <w:rsid w:val="00F821E7"/>
    <w:rsid w:val="00F835A3"/>
    <w:rsid w:val="00F83701"/>
    <w:rsid w:val="00F83C92"/>
    <w:rsid w:val="00F845E5"/>
    <w:rsid w:val="00F8468E"/>
    <w:rsid w:val="00F85518"/>
    <w:rsid w:val="00F87A81"/>
    <w:rsid w:val="00F925C3"/>
    <w:rsid w:val="00F93EB5"/>
    <w:rsid w:val="00F940CF"/>
    <w:rsid w:val="00F95EC4"/>
    <w:rsid w:val="00FA11EA"/>
    <w:rsid w:val="00FA12B6"/>
    <w:rsid w:val="00FA1467"/>
    <w:rsid w:val="00FA147B"/>
    <w:rsid w:val="00FA20B9"/>
    <w:rsid w:val="00FA5957"/>
    <w:rsid w:val="00FA7ECE"/>
    <w:rsid w:val="00FB0E57"/>
    <w:rsid w:val="00FB195D"/>
    <w:rsid w:val="00FB535B"/>
    <w:rsid w:val="00FB6766"/>
    <w:rsid w:val="00FB7782"/>
    <w:rsid w:val="00FB7D1A"/>
    <w:rsid w:val="00FC1162"/>
    <w:rsid w:val="00FC11BE"/>
    <w:rsid w:val="00FC2248"/>
    <w:rsid w:val="00FC29DC"/>
    <w:rsid w:val="00FC321A"/>
    <w:rsid w:val="00FC32D0"/>
    <w:rsid w:val="00FC3CD2"/>
    <w:rsid w:val="00FC3F83"/>
    <w:rsid w:val="00FC5104"/>
    <w:rsid w:val="00FC5819"/>
    <w:rsid w:val="00FC61D0"/>
    <w:rsid w:val="00FC67C6"/>
    <w:rsid w:val="00FD3241"/>
    <w:rsid w:val="00FD36F0"/>
    <w:rsid w:val="00FD3B04"/>
    <w:rsid w:val="00FD64F4"/>
    <w:rsid w:val="00FD667F"/>
    <w:rsid w:val="00FD6891"/>
    <w:rsid w:val="00FD78B2"/>
    <w:rsid w:val="00FE20BF"/>
    <w:rsid w:val="00FE6639"/>
    <w:rsid w:val="00FE6A19"/>
    <w:rsid w:val="00FF2CD4"/>
    <w:rsid w:val="00FF35AA"/>
    <w:rsid w:val="00FF54C7"/>
    <w:rsid w:val="00FF5793"/>
    <w:rsid w:val="00FF5BB3"/>
    <w:rsid w:val="00FF6AE4"/>
    <w:rsid w:val="00FF6D89"/>
    <w:rsid w:val="00FF6E96"/>
    <w:rsid w:val="00FF7894"/>
  </w:rsids>
  <m:mathPr>
    <m:mathFont m:val="Cambria Math"/>
    <m:brkBin m:val="before"/>
    <m:brkBinSub m:val="--"/>
    <m:smallFrac/>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3DC5DA0"/>
  <w15:docId w15:val="{404D8E41-9AD1-43B5-B459-292352271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unhideWhenUsed="1"/>
    <w:lsdException w:name="footer"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unhideWhenUsed="1"/>
    <w:lsdException w:name="HTML Bottom of Form"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5943"/>
    <w:pPr>
      <w:spacing w:line="260" w:lineRule="atLeast"/>
      <w:jc w:val="both"/>
    </w:pPr>
    <w:rPr>
      <w:color w:val="575757"/>
      <w:lang w:eastAsia="fr-FR"/>
    </w:rPr>
  </w:style>
  <w:style w:type="paragraph" w:styleId="Heading1">
    <w:name w:val="heading 1"/>
    <w:basedOn w:val="Normal"/>
    <w:next w:val="Normal"/>
    <w:link w:val="Heading1Char"/>
    <w:qFormat/>
    <w:rsid w:val="007331AA"/>
    <w:pPr>
      <w:keepNext/>
      <w:keepLines/>
      <w:spacing w:before="480"/>
      <w:outlineLvl w:val="0"/>
    </w:pPr>
    <w:rPr>
      <w:rFonts w:ascii="Georgia" w:hAnsi="Georgia"/>
      <w:b/>
      <w:bCs/>
      <w:color w:val="243F61"/>
      <w:sz w:val="28"/>
      <w:szCs w:val="28"/>
      <w:lang w:val="en-US" w:eastAsia="x-none"/>
    </w:rPr>
  </w:style>
  <w:style w:type="paragraph" w:styleId="Heading2">
    <w:name w:val="heading 2"/>
    <w:basedOn w:val="Normal"/>
    <w:next w:val="Normal"/>
    <w:link w:val="Heading2Char"/>
    <w:qFormat/>
    <w:rsid w:val="007331AA"/>
    <w:pPr>
      <w:keepNext/>
      <w:keepLines/>
      <w:spacing w:before="200"/>
      <w:outlineLvl w:val="1"/>
    </w:pPr>
    <w:rPr>
      <w:rFonts w:ascii="Georgia" w:hAnsi="Georgia"/>
      <w:b/>
      <w:bCs/>
      <w:color w:val="305582"/>
      <w:sz w:val="26"/>
      <w:szCs w:val="26"/>
      <w:lang w:val="en-US" w:eastAsia="x-none"/>
    </w:rPr>
  </w:style>
  <w:style w:type="paragraph" w:styleId="Heading3">
    <w:name w:val="heading 3"/>
    <w:basedOn w:val="Normal"/>
    <w:next w:val="Normal"/>
    <w:link w:val="Heading3Char"/>
    <w:qFormat/>
    <w:rsid w:val="007331AA"/>
    <w:pPr>
      <w:keepNext/>
      <w:keepLines/>
      <w:spacing w:before="200"/>
      <w:outlineLvl w:val="2"/>
    </w:pPr>
    <w:rPr>
      <w:rFonts w:ascii="Georgia" w:hAnsi="Georgia"/>
      <w:b/>
      <w:bCs/>
      <w:color w:val="305582"/>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5D3D37"/>
    <w:pPr>
      <w:spacing w:line="240" w:lineRule="auto"/>
    </w:pPr>
    <w:rPr>
      <w:color w:val="auto"/>
      <w:sz w:val="16"/>
      <w:lang w:val="en-US" w:eastAsia="x-none"/>
    </w:rPr>
  </w:style>
  <w:style w:type="character" w:customStyle="1" w:styleId="HeaderChar">
    <w:name w:val="Header Char"/>
    <w:link w:val="Header"/>
    <w:semiHidden/>
    <w:rsid w:val="00685943"/>
    <w:rPr>
      <w:sz w:val="16"/>
      <w:lang w:val="en-US"/>
    </w:rPr>
  </w:style>
  <w:style w:type="paragraph" w:styleId="Footer">
    <w:name w:val="footer"/>
    <w:basedOn w:val="Normal"/>
    <w:link w:val="FooterChar"/>
    <w:semiHidden/>
    <w:rsid w:val="00D617E0"/>
    <w:pPr>
      <w:spacing w:line="240" w:lineRule="auto"/>
    </w:pPr>
    <w:rPr>
      <w:color w:val="auto"/>
      <w:sz w:val="16"/>
      <w:lang w:val="en-US" w:eastAsia="x-none"/>
    </w:rPr>
  </w:style>
  <w:style w:type="character" w:customStyle="1" w:styleId="FooterChar">
    <w:name w:val="Footer Char"/>
    <w:link w:val="Footer"/>
    <w:semiHidden/>
    <w:rsid w:val="00685943"/>
    <w:rPr>
      <w:sz w:val="16"/>
      <w:lang w:val="en-US"/>
    </w:rPr>
  </w:style>
  <w:style w:type="paragraph" w:customStyle="1" w:styleId="SIMTitle">
    <w:name w:val="SIM_Title"/>
    <w:basedOn w:val="Normal"/>
    <w:next w:val="Normal"/>
    <w:rsid w:val="00112E19"/>
    <w:pPr>
      <w:spacing w:after="120" w:line="240" w:lineRule="auto"/>
      <w:jc w:val="center"/>
    </w:pPr>
    <w:rPr>
      <w:rFonts w:ascii="Georgia" w:hAnsi="Georgia"/>
      <w:i/>
      <w:iCs/>
      <w:sz w:val="40"/>
      <w:szCs w:val="52"/>
    </w:rPr>
  </w:style>
  <w:style w:type="paragraph" w:customStyle="1" w:styleId="SIMSubTitle">
    <w:name w:val="SIM_SubTitle"/>
    <w:basedOn w:val="Normal"/>
    <w:next w:val="Normal"/>
    <w:rsid w:val="00112E19"/>
    <w:pPr>
      <w:spacing w:after="240" w:line="240" w:lineRule="auto"/>
      <w:jc w:val="center"/>
    </w:pPr>
    <w:rPr>
      <w:sz w:val="28"/>
      <w:szCs w:val="32"/>
    </w:rPr>
  </w:style>
  <w:style w:type="paragraph" w:customStyle="1" w:styleId="SIMDate">
    <w:name w:val="SIM_Date"/>
    <w:basedOn w:val="Normal"/>
    <w:next w:val="Normal"/>
    <w:rsid w:val="00112E19"/>
    <w:pPr>
      <w:jc w:val="center"/>
    </w:pPr>
    <w:rPr>
      <w:color w:val="95C11F"/>
      <w:sz w:val="24"/>
    </w:rPr>
  </w:style>
  <w:style w:type="paragraph" w:customStyle="1" w:styleId="SIMTitle1">
    <w:name w:val="SIM_Title1"/>
    <w:basedOn w:val="Normal"/>
    <w:next w:val="SIMText1"/>
    <w:uiPriority w:val="99"/>
    <w:qFormat/>
    <w:rsid w:val="00B118FC"/>
    <w:pPr>
      <w:keepNext/>
      <w:spacing w:before="360" w:after="120" w:line="240" w:lineRule="auto"/>
      <w:jc w:val="left"/>
      <w:outlineLvl w:val="0"/>
    </w:pPr>
    <w:rPr>
      <w:b/>
      <w:bCs/>
      <w:sz w:val="28"/>
      <w:szCs w:val="28"/>
    </w:rPr>
  </w:style>
  <w:style w:type="paragraph" w:customStyle="1" w:styleId="SIMTitle2">
    <w:name w:val="SIM_Title2"/>
    <w:basedOn w:val="Normal"/>
    <w:next w:val="SIMText2"/>
    <w:uiPriority w:val="99"/>
    <w:qFormat/>
    <w:rsid w:val="00B118FC"/>
    <w:pPr>
      <w:keepNext/>
      <w:spacing w:before="240" w:line="240" w:lineRule="auto"/>
      <w:jc w:val="left"/>
      <w:outlineLvl w:val="1"/>
    </w:pPr>
    <w:rPr>
      <w:b/>
      <w:sz w:val="24"/>
      <w:szCs w:val="24"/>
    </w:rPr>
  </w:style>
  <w:style w:type="paragraph" w:customStyle="1" w:styleId="SIMTitle3">
    <w:name w:val="SIM_Title3"/>
    <w:basedOn w:val="Normal"/>
    <w:next w:val="SIMText3"/>
    <w:uiPriority w:val="99"/>
    <w:qFormat/>
    <w:rsid w:val="00B118FC"/>
    <w:pPr>
      <w:spacing w:before="240" w:line="240" w:lineRule="auto"/>
    </w:pPr>
    <w:rPr>
      <w:szCs w:val="24"/>
    </w:rPr>
  </w:style>
  <w:style w:type="paragraph" w:customStyle="1" w:styleId="SIMBullet2">
    <w:name w:val="SIM_Bullet2"/>
    <w:basedOn w:val="Normal"/>
    <w:uiPriority w:val="99"/>
    <w:qFormat/>
    <w:rsid w:val="00292FD7"/>
    <w:pPr>
      <w:numPr>
        <w:numId w:val="4"/>
      </w:numPr>
    </w:pPr>
  </w:style>
  <w:style w:type="paragraph" w:customStyle="1" w:styleId="SIMLegend">
    <w:name w:val="SIM_Legend"/>
    <w:basedOn w:val="Normal"/>
    <w:next w:val="Normal"/>
    <w:qFormat/>
    <w:rsid w:val="004845CC"/>
    <w:pPr>
      <w:keepNext/>
      <w:spacing w:before="360" w:after="120"/>
      <w:jc w:val="left"/>
    </w:pPr>
    <w:rPr>
      <w:i/>
      <w:szCs w:val="24"/>
    </w:rPr>
  </w:style>
  <w:style w:type="paragraph" w:customStyle="1" w:styleId="SIMText1">
    <w:name w:val="SIM_Text1"/>
    <w:basedOn w:val="Normal"/>
    <w:uiPriority w:val="99"/>
    <w:qFormat/>
    <w:rsid w:val="00365C68"/>
    <w:pPr>
      <w:ind w:left="567"/>
    </w:pPr>
    <w:rPr>
      <w:szCs w:val="24"/>
    </w:rPr>
  </w:style>
  <w:style w:type="paragraph" w:customStyle="1" w:styleId="SIMText2">
    <w:name w:val="SIM_Text2"/>
    <w:basedOn w:val="Normal"/>
    <w:uiPriority w:val="99"/>
    <w:qFormat/>
    <w:rsid w:val="00365C68"/>
    <w:pPr>
      <w:ind w:left="1134"/>
    </w:pPr>
    <w:rPr>
      <w:szCs w:val="24"/>
    </w:rPr>
  </w:style>
  <w:style w:type="paragraph" w:customStyle="1" w:styleId="SIMText3">
    <w:name w:val="SIM_Text3"/>
    <w:basedOn w:val="Normal"/>
    <w:uiPriority w:val="99"/>
    <w:qFormat/>
    <w:rsid w:val="008C58A7"/>
    <w:pPr>
      <w:ind w:left="1814"/>
    </w:pPr>
    <w:rPr>
      <w:szCs w:val="24"/>
    </w:rPr>
  </w:style>
  <w:style w:type="table" w:styleId="TableGrid">
    <w:name w:val="Table Grid"/>
    <w:basedOn w:val="TableNormal"/>
    <w:rsid w:val="004845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D617E0"/>
    <w:pPr>
      <w:spacing w:line="240" w:lineRule="auto"/>
    </w:pPr>
    <w:rPr>
      <w:rFonts w:ascii="Tahoma" w:hAnsi="Tahoma"/>
      <w:color w:val="auto"/>
      <w:sz w:val="16"/>
      <w:szCs w:val="16"/>
      <w:lang w:val="en-US" w:eastAsia="x-none"/>
    </w:rPr>
  </w:style>
  <w:style w:type="character" w:customStyle="1" w:styleId="BalloonTextChar">
    <w:name w:val="Balloon Text Char"/>
    <w:link w:val="BalloonText"/>
    <w:semiHidden/>
    <w:rsid w:val="00685943"/>
    <w:rPr>
      <w:rFonts w:ascii="Tahoma" w:hAnsi="Tahoma" w:cs="Tahoma"/>
      <w:sz w:val="16"/>
      <w:szCs w:val="16"/>
      <w:lang w:val="en-US"/>
    </w:rPr>
  </w:style>
  <w:style w:type="paragraph" w:customStyle="1" w:styleId="SIMSummaryTitle">
    <w:name w:val="SIM_Summary_Title"/>
    <w:basedOn w:val="Normal"/>
    <w:next w:val="Normal"/>
    <w:rsid w:val="00FB0E57"/>
    <w:pPr>
      <w:pageBreakBefore/>
      <w:spacing w:after="960" w:line="240" w:lineRule="auto"/>
      <w:jc w:val="left"/>
    </w:pPr>
    <w:rPr>
      <w:rFonts w:ascii="Georgia" w:hAnsi="Georgia"/>
      <w:color w:val="95C11F"/>
      <w:sz w:val="56"/>
      <w:szCs w:val="56"/>
    </w:rPr>
  </w:style>
  <w:style w:type="character" w:customStyle="1" w:styleId="Heading1Char">
    <w:name w:val="Heading 1 Char"/>
    <w:link w:val="Heading1"/>
    <w:semiHidden/>
    <w:rsid w:val="00685943"/>
    <w:rPr>
      <w:rFonts w:ascii="Georgia" w:eastAsia="Times New Roman" w:hAnsi="Georgia" w:cs="Times New Roman"/>
      <w:b/>
      <w:bCs/>
      <w:color w:val="243F61"/>
      <w:sz w:val="28"/>
      <w:szCs w:val="28"/>
      <w:lang w:val="en-US"/>
    </w:rPr>
  </w:style>
  <w:style w:type="paragraph" w:styleId="TOC1">
    <w:name w:val="toc 1"/>
    <w:basedOn w:val="Normal"/>
    <w:next w:val="Normal"/>
    <w:autoRedefine/>
    <w:uiPriority w:val="39"/>
    <w:rsid w:val="00FB0E57"/>
    <w:pPr>
      <w:spacing w:before="240" w:after="120" w:line="240" w:lineRule="auto"/>
      <w:ind w:left="454" w:hanging="454"/>
      <w:jc w:val="left"/>
    </w:pPr>
    <w:rPr>
      <w:sz w:val="28"/>
    </w:rPr>
  </w:style>
  <w:style w:type="character" w:customStyle="1" w:styleId="Heading2Char">
    <w:name w:val="Heading 2 Char"/>
    <w:link w:val="Heading2"/>
    <w:semiHidden/>
    <w:rsid w:val="00685943"/>
    <w:rPr>
      <w:rFonts w:ascii="Georgia" w:eastAsia="Times New Roman" w:hAnsi="Georgia" w:cs="Times New Roman"/>
      <w:b/>
      <w:bCs/>
      <w:color w:val="305582"/>
      <w:sz w:val="26"/>
      <w:szCs w:val="26"/>
      <w:lang w:val="en-US"/>
    </w:rPr>
  </w:style>
  <w:style w:type="character" w:customStyle="1" w:styleId="Heading3Char">
    <w:name w:val="Heading 3 Char"/>
    <w:link w:val="Heading3"/>
    <w:semiHidden/>
    <w:rsid w:val="00685943"/>
    <w:rPr>
      <w:rFonts w:ascii="Georgia" w:eastAsia="Times New Roman" w:hAnsi="Georgia" w:cs="Times New Roman"/>
      <w:b/>
      <w:bCs/>
      <w:color w:val="305582"/>
      <w:lang w:val="en-US"/>
    </w:rPr>
  </w:style>
  <w:style w:type="paragraph" w:styleId="TOC2">
    <w:name w:val="toc 2"/>
    <w:basedOn w:val="Normal"/>
    <w:next w:val="Normal"/>
    <w:autoRedefine/>
    <w:uiPriority w:val="39"/>
    <w:rsid w:val="00314DB8"/>
    <w:pPr>
      <w:tabs>
        <w:tab w:val="left" w:pos="1134"/>
        <w:tab w:val="right" w:leader="dot" w:pos="9628"/>
      </w:tabs>
      <w:spacing w:before="120" w:line="240" w:lineRule="auto"/>
      <w:ind w:left="567"/>
      <w:jc w:val="left"/>
    </w:pPr>
  </w:style>
  <w:style w:type="character" w:styleId="Hyperlink">
    <w:name w:val="Hyperlink"/>
    <w:uiPriority w:val="99"/>
    <w:rsid w:val="007331AA"/>
    <w:rPr>
      <w:color w:val="95C11F"/>
      <w:u w:val="single"/>
    </w:rPr>
  </w:style>
  <w:style w:type="numbering" w:customStyle="1" w:styleId="Style1">
    <w:name w:val="Style1"/>
    <w:uiPriority w:val="99"/>
    <w:rsid w:val="00AD26BF"/>
    <w:pPr>
      <w:numPr>
        <w:numId w:val="1"/>
      </w:numPr>
    </w:pPr>
  </w:style>
  <w:style w:type="paragraph" w:customStyle="1" w:styleId="SIMTitle4">
    <w:name w:val="SIM_Title4"/>
    <w:basedOn w:val="Normal"/>
    <w:next w:val="SIMText4"/>
    <w:uiPriority w:val="99"/>
    <w:qFormat/>
    <w:rsid w:val="00AD5538"/>
    <w:pPr>
      <w:spacing w:before="80"/>
    </w:pPr>
  </w:style>
  <w:style w:type="paragraph" w:customStyle="1" w:styleId="SIMTitle5">
    <w:name w:val="SIM_Title5"/>
    <w:basedOn w:val="Normal"/>
    <w:next w:val="SIMText5"/>
    <w:uiPriority w:val="99"/>
    <w:qFormat/>
    <w:rsid w:val="00B118FC"/>
    <w:pPr>
      <w:spacing w:before="60"/>
    </w:pPr>
  </w:style>
  <w:style w:type="paragraph" w:customStyle="1" w:styleId="SIMText4">
    <w:name w:val="SIM_Text4"/>
    <w:basedOn w:val="SIMText3"/>
    <w:uiPriority w:val="99"/>
    <w:qFormat/>
    <w:rsid w:val="00717033"/>
    <w:pPr>
      <w:ind w:left="2098"/>
    </w:pPr>
  </w:style>
  <w:style w:type="paragraph" w:customStyle="1" w:styleId="SIMText5">
    <w:name w:val="SIM_Text5"/>
    <w:basedOn w:val="SIMText4"/>
    <w:qFormat/>
    <w:rsid w:val="00717033"/>
    <w:pPr>
      <w:ind w:left="2495"/>
    </w:pPr>
  </w:style>
  <w:style w:type="paragraph" w:customStyle="1" w:styleId="MediumGrid1-Accent21">
    <w:name w:val="Medium Grid 1 - Accent 21"/>
    <w:basedOn w:val="Normal"/>
    <w:uiPriority w:val="34"/>
    <w:qFormat/>
    <w:rsid w:val="00292FD7"/>
    <w:pPr>
      <w:ind w:left="720"/>
      <w:contextualSpacing/>
    </w:pPr>
  </w:style>
  <w:style w:type="paragraph" w:customStyle="1" w:styleId="SIMBullet1">
    <w:name w:val="SIM_Bullet1"/>
    <w:basedOn w:val="MediumGrid1-Accent21"/>
    <w:qFormat/>
    <w:rsid w:val="00292FD7"/>
    <w:pPr>
      <w:numPr>
        <w:numId w:val="3"/>
      </w:numPr>
    </w:pPr>
  </w:style>
  <w:style w:type="paragraph" w:customStyle="1" w:styleId="SIMBullet3">
    <w:name w:val="SIM_Bullet3"/>
    <w:basedOn w:val="Normal"/>
    <w:qFormat/>
    <w:rsid w:val="00292FD7"/>
    <w:pPr>
      <w:numPr>
        <w:numId w:val="5"/>
      </w:numPr>
      <w:ind w:left="1248" w:hanging="227"/>
    </w:pPr>
  </w:style>
  <w:style w:type="table" w:customStyle="1" w:styleId="SIMTable">
    <w:name w:val="SIM_Table"/>
    <w:basedOn w:val="TableNormal"/>
    <w:uiPriority w:val="99"/>
    <w:rsid w:val="008774D8"/>
    <w:pPr>
      <w:jc w:val="center"/>
    </w:pPr>
    <w:tblPr>
      <w:tblStyleRowBandSize w:val="1"/>
      <w:tblBorders>
        <w:insideH w:val="single" w:sz="4" w:space="0" w:color="FFFFFF"/>
        <w:insideV w:val="single" w:sz="4" w:space="0" w:color="FFFFFF"/>
      </w:tblBorders>
      <w:tblCellMar>
        <w:left w:w="57" w:type="dxa"/>
        <w:right w:w="57" w:type="dxa"/>
      </w:tblCellMar>
    </w:tblPr>
    <w:trPr>
      <w:cantSplit/>
    </w:trPr>
    <w:tcPr>
      <w:vAlign w:val="center"/>
    </w:tcPr>
    <w:tblStylePr w:type="firstRow">
      <w:rPr>
        <w:b/>
        <w:color w:val="FFFFFF"/>
        <w:sz w:val="20"/>
      </w:rPr>
      <w:tblPr/>
      <w:tcPr>
        <w:shd w:val="clear" w:color="auto" w:fill="95C11F"/>
      </w:tcPr>
    </w:tblStylePr>
    <w:tblStylePr w:type="firstCol">
      <w:pPr>
        <w:wordWrap/>
        <w:jc w:val="left"/>
      </w:pPr>
      <w:rPr>
        <w:b/>
        <w:color w:val="FFFFFF"/>
        <w:sz w:val="20"/>
      </w:rPr>
      <w:tblPr/>
      <w:tcPr>
        <w:shd w:val="clear" w:color="auto" w:fill="95C11F"/>
      </w:tcPr>
    </w:tblStylePr>
    <w:tblStylePr w:type="band1Horz">
      <w:rPr>
        <w:color w:val="auto"/>
      </w:rPr>
      <w:tblPr/>
      <w:tcPr>
        <w:shd w:val="clear" w:color="auto" w:fill="C9C9C9"/>
      </w:tcPr>
    </w:tblStylePr>
    <w:tblStylePr w:type="band2Horz">
      <w:tblPr/>
      <w:tcPr>
        <w:shd w:val="clear" w:color="auto" w:fill="E4E4E4"/>
      </w:tcPr>
    </w:tblStylePr>
  </w:style>
  <w:style w:type="paragraph" w:customStyle="1" w:styleId="SIMSubTitlegreen">
    <w:name w:val="SIM_SubTitle_green"/>
    <w:basedOn w:val="Normal"/>
    <w:next w:val="Normal"/>
    <w:rsid w:val="004969D8"/>
    <w:pPr>
      <w:spacing w:before="240" w:after="120"/>
      <w:jc w:val="left"/>
    </w:pPr>
    <w:rPr>
      <w:b/>
      <w:color w:val="95C11F"/>
      <w:sz w:val="24"/>
      <w:szCs w:val="24"/>
    </w:rPr>
  </w:style>
  <w:style w:type="paragraph" w:customStyle="1" w:styleId="Default">
    <w:name w:val="Default"/>
    <w:rsid w:val="00593340"/>
    <w:pPr>
      <w:autoSpaceDE w:val="0"/>
      <w:autoSpaceDN w:val="0"/>
      <w:adjustRightInd w:val="0"/>
    </w:pPr>
    <w:rPr>
      <w:rFonts w:eastAsia="Arial" w:cs="Arial"/>
      <w:color w:val="000000"/>
      <w:sz w:val="24"/>
      <w:szCs w:val="24"/>
      <w:lang w:eastAsia="en-US"/>
    </w:rPr>
  </w:style>
  <w:style w:type="character" w:styleId="CommentReference">
    <w:name w:val="annotation reference"/>
    <w:uiPriority w:val="99"/>
    <w:semiHidden/>
    <w:rsid w:val="00797739"/>
    <w:rPr>
      <w:sz w:val="16"/>
      <w:szCs w:val="16"/>
    </w:rPr>
  </w:style>
  <w:style w:type="paragraph" w:styleId="CommentText">
    <w:name w:val="annotation text"/>
    <w:basedOn w:val="Normal"/>
    <w:link w:val="CommentTextChar"/>
    <w:uiPriority w:val="99"/>
    <w:semiHidden/>
    <w:rsid w:val="00797739"/>
    <w:pPr>
      <w:spacing w:line="240" w:lineRule="auto"/>
    </w:pPr>
    <w:rPr>
      <w:color w:val="auto"/>
      <w:lang w:val="en-US" w:eastAsia="x-none"/>
    </w:rPr>
  </w:style>
  <w:style w:type="character" w:customStyle="1" w:styleId="CommentTextChar">
    <w:name w:val="Comment Text Char"/>
    <w:link w:val="CommentText"/>
    <w:uiPriority w:val="99"/>
    <w:semiHidden/>
    <w:rsid w:val="00797739"/>
    <w:rPr>
      <w:lang w:val="en-US"/>
    </w:rPr>
  </w:style>
  <w:style w:type="paragraph" w:styleId="CommentSubject">
    <w:name w:val="annotation subject"/>
    <w:basedOn w:val="CommentText"/>
    <w:next w:val="CommentText"/>
    <w:link w:val="CommentSubjectChar"/>
    <w:uiPriority w:val="99"/>
    <w:semiHidden/>
    <w:rsid w:val="00797739"/>
    <w:rPr>
      <w:b/>
      <w:bCs/>
    </w:rPr>
  </w:style>
  <w:style w:type="character" w:customStyle="1" w:styleId="CommentSubjectChar">
    <w:name w:val="Comment Subject Char"/>
    <w:link w:val="CommentSubject"/>
    <w:uiPriority w:val="99"/>
    <w:semiHidden/>
    <w:rsid w:val="00797739"/>
    <w:rPr>
      <w:b/>
      <w:bCs/>
      <w:lang w:val="en-US"/>
    </w:rPr>
  </w:style>
  <w:style w:type="paragraph" w:customStyle="1" w:styleId="MediumList2-Accent21">
    <w:name w:val="Medium List 2 - Accent 21"/>
    <w:hidden/>
    <w:uiPriority w:val="99"/>
    <w:semiHidden/>
    <w:rsid w:val="00A07E6B"/>
    <w:rPr>
      <w:color w:val="575757"/>
      <w:lang w:val="en-US" w:eastAsia="fr-FR"/>
    </w:rPr>
  </w:style>
  <w:style w:type="character" w:customStyle="1" w:styleId="apple-converted-space">
    <w:name w:val="apple-converted-space"/>
    <w:basedOn w:val="DefaultParagraphFont"/>
    <w:rsid w:val="00C57795"/>
  </w:style>
  <w:style w:type="character" w:styleId="FollowedHyperlink">
    <w:name w:val="FollowedHyperlink"/>
    <w:semiHidden/>
    <w:rsid w:val="00C24D26"/>
    <w:rPr>
      <w:color w:val="969696"/>
      <w:u w:val="single"/>
    </w:rPr>
  </w:style>
  <w:style w:type="paragraph" w:customStyle="1" w:styleId="NoSpacing1">
    <w:name w:val="No Spacing1"/>
    <w:basedOn w:val="Normal"/>
    <w:uiPriority w:val="1"/>
    <w:qFormat/>
    <w:rsid w:val="00B5307F"/>
    <w:pPr>
      <w:spacing w:line="240" w:lineRule="auto"/>
      <w:jc w:val="left"/>
    </w:pPr>
    <w:rPr>
      <w:rFonts w:ascii="Calibri" w:eastAsia="Calibri" w:hAnsi="Calibri"/>
      <w:color w:val="auto"/>
      <w:sz w:val="22"/>
      <w:szCs w:val="22"/>
      <w:lang w:eastAsia="en-GB"/>
    </w:rPr>
  </w:style>
  <w:style w:type="paragraph" w:styleId="ListParagraph">
    <w:name w:val="List Paragraph"/>
    <w:basedOn w:val="Normal"/>
    <w:uiPriority w:val="34"/>
    <w:qFormat/>
    <w:rsid w:val="00735043"/>
    <w:pPr>
      <w:spacing w:after="200" w:line="276" w:lineRule="auto"/>
      <w:ind w:left="720"/>
      <w:contextualSpacing/>
      <w:jc w:val="left"/>
    </w:pPr>
    <w:rPr>
      <w:rFonts w:ascii="Calibri" w:eastAsia="Calibri" w:hAnsi="Calibri"/>
      <w:color w:val="auto"/>
      <w:sz w:val="22"/>
      <w:szCs w:val="22"/>
      <w:lang w:eastAsia="en-US"/>
    </w:rPr>
  </w:style>
  <w:style w:type="paragraph" w:styleId="Title">
    <w:name w:val="Title"/>
    <w:basedOn w:val="Normal"/>
    <w:link w:val="TitleChar"/>
    <w:uiPriority w:val="99"/>
    <w:qFormat/>
    <w:rsid w:val="0001313B"/>
    <w:pPr>
      <w:spacing w:before="120" w:after="60" w:line="240" w:lineRule="auto"/>
      <w:jc w:val="right"/>
    </w:pPr>
    <w:rPr>
      <w:rFonts w:eastAsia="SimSun"/>
      <w:b/>
      <w:bCs/>
      <w:color w:val="auto"/>
      <w:kern w:val="28"/>
      <w:sz w:val="32"/>
      <w:szCs w:val="32"/>
      <w:lang w:val="de-DE" w:eastAsia="zh-CN" w:bidi="bn-BD"/>
    </w:rPr>
  </w:style>
  <w:style w:type="character" w:customStyle="1" w:styleId="TitleChar">
    <w:name w:val="Title Char"/>
    <w:link w:val="Title"/>
    <w:uiPriority w:val="99"/>
    <w:rsid w:val="0001313B"/>
    <w:rPr>
      <w:rFonts w:eastAsia="SimSun"/>
      <w:b/>
      <w:bCs/>
      <w:kern w:val="28"/>
      <w:sz w:val="32"/>
      <w:szCs w:val="32"/>
      <w:lang w:val="de-DE" w:eastAsia="zh-CN" w:bidi="bn-BD"/>
    </w:rPr>
  </w:style>
  <w:style w:type="paragraph" w:customStyle="1" w:styleId="NormalParagraph">
    <w:name w:val="Normal Paragraph"/>
    <w:link w:val="NormalParagraphZchn"/>
    <w:qFormat/>
    <w:rsid w:val="00ED62E1"/>
    <w:pPr>
      <w:spacing w:after="200" w:line="276" w:lineRule="auto"/>
    </w:pPr>
    <w:rPr>
      <w:rFonts w:eastAsia="SimSun"/>
      <w:sz w:val="22"/>
      <w:szCs w:val="22"/>
    </w:rPr>
  </w:style>
  <w:style w:type="paragraph" w:customStyle="1" w:styleId="tdoc-header">
    <w:name w:val="tdoc-header"/>
    <w:rsid w:val="00D234AF"/>
    <w:pPr>
      <w:overflowPunct w:val="0"/>
      <w:autoSpaceDE w:val="0"/>
      <w:autoSpaceDN w:val="0"/>
      <w:adjustRightInd w:val="0"/>
      <w:textAlignment w:val="baseline"/>
    </w:pPr>
    <w:rPr>
      <w:noProof/>
      <w:sz w:val="24"/>
      <w:lang w:eastAsia="en-US"/>
    </w:rPr>
  </w:style>
  <w:style w:type="paragraph" w:styleId="Revision">
    <w:name w:val="Revision"/>
    <w:hidden/>
    <w:uiPriority w:val="99"/>
    <w:semiHidden/>
    <w:rsid w:val="00102DBD"/>
    <w:rPr>
      <w:color w:val="575757"/>
      <w:lang w:eastAsia="fr-FR"/>
    </w:rPr>
  </w:style>
  <w:style w:type="paragraph" w:customStyle="1" w:styleId="ListBullet1">
    <w:name w:val="List Bullet 1"/>
    <w:basedOn w:val="NormalParagraph"/>
    <w:uiPriority w:val="2"/>
    <w:qFormat/>
    <w:rsid w:val="00FE6639"/>
    <w:pPr>
      <w:tabs>
        <w:tab w:val="left" w:pos="680"/>
      </w:tabs>
      <w:contextualSpacing/>
    </w:pPr>
  </w:style>
  <w:style w:type="character" w:customStyle="1" w:styleId="NormalParagraphZchn">
    <w:name w:val="Normal Paragraph Zchn"/>
    <w:link w:val="NormalParagraph"/>
    <w:qFormat/>
    <w:rsid w:val="00FE6639"/>
    <w:rPr>
      <w:rFonts w:eastAsia="SimSun"/>
      <w:sz w:val="22"/>
      <w:szCs w:val="22"/>
    </w:rPr>
  </w:style>
  <w:style w:type="character" w:styleId="UnresolvedMention">
    <w:name w:val="Unresolved Mention"/>
    <w:basedOn w:val="DefaultParagraphFont"/>
    <w:uiPriority w:val="99"/>
    <w:semiHidden/>
    <w:unhideWhenUsed/>
    <w:rsid w:val="003D3F72"/>
    <w:rPr>
      <w:color w:val="605E5C"/>
      <w:shd w:val="clear" w:color="auto" w:fill="E1DFDD"/>
    </w:rPr>
  </w:style>
  <w:style w:type="paragraph" w:customStyle="1" w:styleId="CRCoverPage">
    <w:name w:val="CR Cover Page"/>
    <w:rsid w:val="004408DD"/>
    <w:pPr>
      <w:spacing w:after="12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3286">
      <w:bodyDiv w:val="1"/>
      <w:marLeft w:val="0"/>
      <w:marRight w:val="0"/>
      <w:marTop w:val="0"/>
      <w:marBottom w:val="0"/>
      <w:divBdr>
        <w:top w:val="none" w:sz="0" w:space="0" w:color="auto"/>
        <w:left w:val="none" w:sz="0" w:space="0" w:color="auto"/>
        <w:bottom w:val="none" w:sz="0" w:space="0" w:color="auto"/>
        <w:right w:val="none" w:sz="0" w:space="0" w:color="auto"/>
      </w:divBdr>
    </w:div>
    <w:div w:id="60256018">
      <w:bodyDiv w:val="1"/>
      <w:marLeft w:val="0"/>
      <w:marRight w:val="0"/>
      <w:marTop w:val="0"/>
      <w:marBottom w:val="0"/>
      <w:divBdr>
        <w:top w:val="none" w:sz="0" w:space="0" w:color="auto"/>
        <w:left w:val="none" w:sz="0" w:space="0" w:color="auto"/>
        <w:bottom w:val="none" w:sz="0" w:space="0" w:color="auto"/>
        <w:right w:val="none" w:sz="0" w:space="0" w:color="auto"/>
      </w:divBdr>
    </w:div>
    <w:div w:id="114099092">
      <w:bodyDiv w:val="1"/>
      <w:marLeft w:val="0"/>
      <w:marRight w:val="0"/>
      <w:marTop w:val="0"/>
      <w:marBottom w:val="0"/>
      <w:divBdr>
        <w:top w:val="none" w:sz="0" w:space="0" w:color="auto"/>
        <w:left w:val="none" w:sz="0" w:space="0" w:color="auto"/>
        <w:bottom w:val="none" w:sz="0" w:space="0" w:color="auto"/>
        <w:right w:val="none" w:sz="0" w:space="0" w:color="auto"/>
      </w:divBdr>
    </w:div>
    <w:div w:id="225803654">
      <w:bodyDiv w:val="1"/>
      <w:marLeft w:val="0"/>
      <w:marRight w:val="0"/>
      <w:marTop w:val="0"/>
      <w:marBottom w:val="0"/>
      <w:divBdr>
        <w:top w:val="none" w:sz="0" w:space="0" w:color="auto"/>
        <w:left w:val="none" w:sz="0" w:space="0" w:color="auto"/>
        <w:bottom w:val="none" w:sz="0" w:space="0" w:color="auto"/>
        <w:right w:val="none" w:sz="0" w:space="0" w:color="auto"/>
      </w:divBdr>
    </w:div>
    <w:div w:id="237138412">
      <w:bodyDiv w:val="1"/>
      <w:marLeft w:val="0"/>
      <w:marRight w:val="0"/>
      <w:marTop w:val="0"/>
      <w:marBottom w:val="0"/>
      <w:divBdr>
        <w:top w:val="none" w:sz="0" w:space="0" w:color="auto"/>
        <w:left w:val="none" w:sz="0" w:space="0" w:color="auto"/>
        <w:bottom w:val="none" w:sz="0" w:space="0" w:color="auto"/>
        <w:right w:val="none" w:sz="0" w:space="0" w:color="auto"/>
      </w:divBdr>
    </w:div>
    <w:div w:id="309407326">
      <w:bodyDiv w:val="1"/>
      <w:marLeft w:val="0"/>
      <w:marRight w:val="0"/>
      <w:marTop w:val="0"/>
      <w:marBottom w:val="0"/>
      <w:divBdr>
        <w:top w:val="none" w:sz="0" w:space="0" w:color="auto"/>
        <w:left w:val="none" w:sz="0" w:space="0" w:color="auto"/>
        <w:bottom w:val="none" w:sz="0" w:space="0" w:color="auto"/>
        <w:right w:val="none" w:sz="0" w:space="0" w:color="auto"/>
      </w:divBdr>
      <w:divsChild>
        <w:div w:id="664624907">
          <w:marLeft w:val="1166"/>
          <w:marRight w:val="0"/>
          <w:marTop w:val="0"/>
          <w:marBottom w:val="240"/>
          <w:divBdr>
            <w:top w:val="none" w:sz="0" w:space="0" w:color="auto"/>
            <w:left w:val="none" w:sz="0" w:space="0" w:color="auto"/>
            <w:bottom w:val="none" w:sz="0" w:space="0" w:color="auto"/>
            <w:right w:val="none" w:sz="0" w:space="0" w:color="auto"/>
          </w:divBdr>
        </w:div>
        <w:div w:id="1340962632">
          <w:marLeft w:val="446"/>
          <w:marRight w:val="0"/>
          <w:marTop w:val="0"/>
          <w:marBottom w:val="280"/>
          <w:divBdr>
            <w:top w:val="none" w:sz="0" w:space="0" w:color="auto"/>
            <w:left w:val="none" w:sz="0" w:space="0" w:color="auto"/>
            <w:bottom w:val="none" w:sz="0" w:space="0" w:color="auto"/>
            <w:right w:val="none" w:sz="0" w:space="0" w:color="auto"/>
          </w:divBdr>
        </w:div>
        <w:div w:id="1426925131">
          <w:marLeft w:val="1166"/>
          <w:marRight w:val="0"/>
          <w:marTop w:val="0"/>
          <w:marBottom w:val="240"/>
          <w:divBdr>
            <w:top w:val="none" w:sz="0" w:space="0" w:color="auto"/>
            <w:left w:val="none" w:sz="0" w:space="0" w:color="auto"/>
            <w:bottom w:val="none" w:sz="0" w:space="0" w:color="auto"/>
            <w:right w:val="none" w:sz="0" w:space="0" w:color="auto"/>
          </w:divBdr>
        </w:div>
      </w:divsChild>
    </w:div>
    <w:div w:id="353504298">
      <w:bodyDiv w:val="1"/>
      <w:marLeft w:val="0"/>
      <w:marRight w:val="0"/>
      <w:marTop w:val="0"/>
      <w:marBottom w:val="0"/>
      <w:divBdr>
        <w:top w:val="none" w:sz="0" w:space="0" w:color="auto"/>
        <w:left w:val="none" w:sz="0" w:space="0" w:color="auto"/>
        <w:bottom w:val="none" w:sz="0" w:space="0" w:color="auto"/>
        <w:right w:val="none" w:sz="0" w:space="0" w:color="auto"/>
      </w:divBdr>
    </w:div>
    <w:div w:id="411972514">
      <w:bodyDiv w:val="1"/>
      <w:marLeft w:val="0"/>
      <w:marRight w:val="0"/>
      <w:marTop w:val="0"/>
      <w:marBottom w:val="0"/>
      <w:divBdr>
        <w:top w:val="none" w:sz="0" w:space="0" w:color="auto"/>
        <w:left w:val="none" w:sz="0" w:space="0" w:color="auto"/>
        <w:bottom w:val="none" w:sz="0" w:space="0" w:color="auto"/>
        <w:right w:val="none" w:sz="0" w:space="0" w:color="auto"/>
      </w:divBdr>
    </w:div>
    <w:div w:id="493958868">
      <w:bodyDiv w:val="1"/>
      <w:marLeft w:val="0"/>
      <w:marRight w:val="0"/>
      <w:marTop w:val="0"/>
      <w:marBottom w:val="0"/>
      <w:divBdr>
        <w:top w:val="none" w:sz="0" w:space="0" w:color="auto"/>
        <w:left w:val="none" w:sz="0" w:space="0" w:color="auto"/>
        <w:bottom w:val="none" w:sz="0" w:space="0" w:color="auto"/>
        <w:right w:val="none" w:sz="0" w:space="0" w:color="auto"/>
      </w:divBdr>
    </w:div>
    <w:div w:id="759106311">
      <w:bodyDiv w:val="1"/>
      <w:marLeft w:val="0"/>
      <w:marRight w:val="0"/>
      <w:marTop w:val="0"/>
      <w:marBottom w:val="0"/>
      <w:divBdr>
        <w:top w:val="none" w:sz="0" w:space="0" w:color="auto"/>
        <w:left w:val="none" w:sz="0" w:space="0" w:color="auto"/>
        <w:bottom w:val="none" w:sz="0" w:space="0" w:color="auto"/>
        <w:right w:val="none" w:sz="0" w:space="0" w:color="auto"/>
      </w:divBdr>
    </w:div>
    <w:div w:id="788207271">
      <w:bodyDiv w:val="1"/>
      <w:marLeft w:val="0"/>
      <w:marRight w:val="0"/>
      <w:marTop w:val="0"/>
      <w:marBottom w:val="0"/>
      <w:divBdr>
        <w:top w:val="none" w:sz="0" w:space="0" w:color="auto"/>
        <w:left w:val="none" w:sz="0" w:space="0" w:color="auto"/>
        <w:bottom w:val="none" w:sz="0" w:space="0" w:color="auto"/>
        <w:right w:val="none" w:sz="0" w:space="0" w:color="auto"/>
      </w:divBdr>
    </w:div>
    <w:div w:id="899360894">
      <w:bodyDiv w:val="1"/>
      <w:marLeft w:val="0"/>
      <w:marRight w:val="0"/>
      <w:marTop w:val="0"/>
      <w:marBottom w:val="0"/>
      <w:divBdr>
        <w:top w:val="none" w:sz="0" w:space="0" w:color="auto"/>
        <w:left w:val="none" w:sz="0" w:space="0" w:color="auto"/>
        <w:bottom w:val="none" w:sz="0" w:space="0" w:color="auto"/>
        <w:right w:val="none" w:sz="0" w:space="0" w:color="auto"/>
      </w:divBdr>
    </w:div>
    <w:div w:id="1053500959">
      <w:bodyDiv w:val="1"/>
      <w:marLeft w:val="0"/>
      <w:marRight w:val="0"/>
      <w:marTop w:val="0"/>
      <w:marBottom w:val="0"/>
      <w:divBdr>
        <w:top w:val="none" w:sz="0" w:space="0" w:color="auto"/>
        <w:left w:val="none" w:sz="0" w:space="0" w:color="auto"/>
        <w:bottom w:val="none" w:sz="0" w:space="0" w:color="auto"/>
        <w:right w:val="none" w:sz="0" w:space="0" w:color="auto"/>
      </w:divBdr>
    </w:div>
    <w:div w:id="1844005324">
      <w:bodyDiv w:val="1"/>
      <w:marLeft w:val="0"/>
      <w:marRight w:val="0"/>
      <w:marTop w:val="0"/>
      <w:marBottom w:val="0"/>
      <w:divBdr>
        <w:top w:val="none" w:sz="0" w:space="0" w:color="auto"/>
        <w:left w:val="none" w:sz="0" w:space="0" w:color="auto"/>
        <w:bottom w:val="none" w:sz="0" w:space="0" w:color="auto"/>
        <w:right w:val="none" w:sz="0" w:space="0" w:color="auto"/>
      </w:divBdr>
    </w:div>
    <w:div w:id="1845824695">
      <w:bodyDiv w:val="1"/>
      <w:marLeft w:val="0"/>
      <w:marRight w:val="0"/>
      <w:marTop w:val="0"/>
      <w:marBottom w:val="0"/>
      <w:divBdr>
        <w:top w:val="none" w:sz="0" w:space="0" w:color="auto"/>
        <w:left w:val="none" w:sz="0" w:space="0" w:color="auto"/>
        <w:bottom w:val="none" w:sz="0" w:space="0" w:color="auto"/>
        <w:right w:val="none" w:sz="0" w:space="0" w:color="auto"/>
      </w:divBdr>
    </w:div>
    <w:div w:id="1852181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enis.praca@thalesgroup.com" TargetMode="External"/><Relationship Id="rId4" Type="http://schemas.openxmlformats.org/officeDocument/2006/relationships/settings" Target="settings.xml"/><Relationship Id="rId9" Type="http://schemas.openxmlformats.org/officeDocument/2006/relationships/hyperlink" Target="https://trustedconnectivityalliance.org/technology_overview/esim/"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20de%20Labriolle\AppData\Roaming\Microsoft\Templates\12-02-10-DOT-SIMalliance%20Template%20Minute%20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EAFDB-60A6-46D1-8764-A9679E564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12-02-10-DOT-SIMalliance Template Minute v2.dotx</Template>
  <TotalTime>1</TotalTime>
  <Pages>2</Pages>
  <Words>378</Words>
  <Characters>2129</Characters>
  <Application>Microsoft Office Word</Application>
  <DocSecurity>0</DocSecurity>
  <Lines>62</Lines>
  <Paragraphs>29</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Minute</vt:lpstr>
      <vt:lpstr>Minute</vt:lpstr>
      <vt:lpstr>Minute</vt:lpstr>
    </vt:vector>
  </TitlesOfParts>
  <Company>Gemalto</Company>
  <LinksUpToDate>false</LinksUpToDate>
  <CharactersWithSpaces>2478</CharactersWithSpaces>
  <SharedDoc>false</SharedDoc>
  <HLinks>
    <vt:vector size="6" baseType="variant">
      <vt:variant>
        <vt:i4>7077896</vt:i4>
      </vt:variant>
      <vt:variant>
        <vt:i4>0</vt:i4>
      </vt:variant>
      <vt:variant>
        <vt:i4>0</vt:i4>
      </vt:variant>
      <vt:variant>
        <vt:i4>5</vt:i4>
      </vt:variant>
      <vt:variant>
        <vt:lpwstr>mailto:denis.praca@gemalto.com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dc:title>
  <dc:subject/>
  <dc:creator>Giulio FOLLERO</dc:creator>
  <cp:keywords/>
  <dc:description/>
  <cp:lastModifiedBy>MCC</cp:lastModifiedBy>
  <cp:revision>10</cp:revision>
  <cp:lastPrinted>2015-10-14T13:36:00Z</cp:lastPrinted>
  <dcterms:created xsi:type="dcterms:W3CDTF">2024-04-23T07:12:00Z</dcterms:created>
  <dcterms:modified xsi:type="dcterms:W3CDTF">2024-05-22T06:59:00Z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1018258116</vt:i4>
  </property>
  <property fmtid="{D5CDD505-2E9C-101B-9397-08002B2CF9AE}" pid="3" name="MSIP_Label_cf8c7287-838c-46dd-b281-b1140229e67a_Enabled">
    <vt:lpwstr>true</vt:lpwstr>
  </property>
  <property fmtid="{D5CDD505-2E9C-101B-9397-08002B2CF9AE}" pid="4" name="MSIP_Label_cf8c7287-838c-46dd-b281-b1140229e67a_SetDate">
    <vt:lpwstr>2023-11-24T12:23:13Z</vt:lpwstr>
  </property>
  <property fmtid="{D5CDD505-2E9C-101B-9397-08002B2CF9AE}" pid="5" name="MSIP_Label_cf8c7287-838c-46dd-b281-b1140229e67a_Method">
    <vt:lpwstr>Privileged</vt:lpwstr>
  </property>
  <property fmtid="{D5CDD505-2E9C-101B-9397-08002B2CF9AE}" pid="6" name="MSIP_Label_cf8c7287-838c-46dd-b281-b1140229e67a_Name">
    <vt:lpwstr>cf8c7287-838c-46dd-b281-b1140229e67a</vt:lpwstr>
  </property>
  <property fmtid="{D5CDD505-2E9C-101B-9397-08002B2CF9AE}" pid="7" name="MSIP_Label_cf8c7287-838c-46dd-b281-b1140229e67a_SiteId">
    <vt:lpwstr>75e027c9-20d5-47d5-b82f-77d7cd041e8f</vt:lpwstr>
  </property>
  <property fmtid="{D5CDD505-2E9C-101B-9397-08002B2CF9AE}" pid="8" name="MSIP_Label_cf8c7287-838c-46dd-b281-b1140229e67a_ActionId">
    <vt:lpwstr>3dcbc6f2-1f27-4e69-b80a-5078f39cbdab</vt:lpwstr>
  </property>
  <property fmtid="{D5CDD505-2E9C-101B-9397-08002B2CF9AE}" pid="9" name="MSIP_Label_cf8c7287-838c-46dd-b281-b1140229e67a_ContentBits">
    <vt:lpwstr>0</vt:lpwstr>
  </property>
  <property fmtid="{D5CDD505-2E9C-101B-9397-08002B2CF9AE}" pid="10" name="MSIP_Label_cf20372f-9ab3-4551-9149-9f9b12e2c27e_Enabled">
    <vt:lpwstr>true</vt:lpwstr>
  </property>
  <property fmtid="{D5CDD505-2E9C-101B-9397-08002B2CF9AE}" pid="11" name="MSIP_Label_cf20372f-9ab3-4551-9149-9f9b12e2c27e_SetDate">
    <vt:lpwstr>2023-12-15T09:27:32Z</vt:lpwstr>
  </property>
  <property fmtid="{D5CDD505-2E9C-101B-9397-08002B2CF9AE}" pid="12" name="MSIP_Label_cf20372f-9ab3-4551-9149-9f9b12e2c27e_Method">
    <vt:lpwstr>Privileged</vt:lpwstr>
  </property>
  <property fmtid="{D5CDD505-2E9C-101B-9397-08002B2CF9AE}" pid="13" name="MSIP_Label_cf20372f-9ab3-4551-9149-9f9b12e2c27e_Name">
    <vt:lpwstr>DIS OPEN</vt:lpwstr>
  </property>
  <property fmtid="{D5CDD505-2E9C-101B-9397-08002B2CF9AE}" pid="14" name="MSIP_Label_cf20372f-9ab3-4551-9149-9f9b12e2c27e_SiteId">
    <vt:lpwstr>6e603289-5e46-4e26-ac7c-03a85420a9a5</vt:lpwstr>
  </property>
  <property fmtid="{D5CDD505-2E9C-101B-9397-08002B2CF9AE}" pid="15" name="MSIP_Label_cf20372f-9ab3-4551-9149-9f9b12e2c27e_ActionId">
    <vt:lpwstr>7d8feac4-3a1a-4517-bbb4-d2a2c0574648</vt:lpwstr>
  </property>
  <property fmtid="{D5CDD505-2E9C-101B-9397-08002B2CF9AE}" pid="16" name="MSIP_Label_cf20372f-9ab3-4551-9149-9f9b12e2c27e_ContentBits">
    <vt:lpwstr>0</vt:lpwstr>
  </property>
  <property fmtid="{D5CDD505-2E9C-101B-9397-08002B2CF9AE}" pid="17" name="GrammarlyDocumentId">
    <vt:lpwstr>76362093736eb8bc29fe4cf8924982102b1cd7da08160bfda807147aba5a7d3f</vt:lpwstr>
  </property>
</Properties>
</file>